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40BCF" w14:textId="017BB9DA" w:rsidR="00686921" w:rsidRPr="00A16DF9" w:rsidRDefault="00686921" w:rsidP="00686921">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231BF8">
        <w:rPr>
          <w:b/>
          <w:noProof/>
          <w:sz w:val="24"/>
        </w:rPr>
        <w:t>3GPP TSG-RAN WG2 Meeting #11</w:t>
      </w:r>
      <w:r>
        <w:rPr>
          <w:b/>
          <w:noProof/>
          <w:sz w:val="24"/>
        </w:rPr>
        <w:t>2</w:t>
      </w:r>
      <w:r w:rsidRPr="00231BF8">
        <w:rPr>
          <w:b/>
          <w:noProof/>
          <w:sz w:val="24"/>
        </w:rPr>
        <w:t xml:space="preserve"> electronic</w:t>
      </w:r>
      <w:r w:rsidRPr="00A16DF9">
        <w:rPr>
          <w:rFonts w:cs="Arial"/>
          <w:b/>
          <w:i/>
          <w:sz w:val="22"/>
          <w:szCs w:val="22"/>
          <w:lang w:val="en-US"/>
        </w:rPr>
        <w:tab/>
      </w:r>
      <w:r w:rsidRPr="000F3452">
        <w:rPr>
          <w:rFonts w:cs="Arial"/>
          <w:b/>
          <w:i/>
          <w:sz w:val="22"/>
          <w:szCs w:val="22"/>
          <w:lang w:val="en-US" w:eastAsia="zh-CN"/>
        </w:rPr>
        <w:t>R2-200</w:t>
      </w:r>
      <w:r w:rsidR="00EA5B7B">
        <w:rPr>
          <w:rFonts w:cs="Arial"/>
          <w:b/>
          <w:i/>
          <w:sz w:val="22"/>
          <w:szCs w:val="22"/>
          <w:lang w:val="en-US" w:eastAsia="zh-CN"/>
        </w:rPr>
        <w:t>9464</w:t>
      </w:r>
    </w:p>
    <w:p w14:paraId="166EEC28" w14:textId="7635DC16" w:rsidR="00D0573B" w:rsidRDefault="00686921" w:rsidP="00686921">
      <w:pPr>
        <w:tabs>
          <w:tab w:val="left" w:pos="1701"/>
          <w:tab w:val="right" w:pos="9639"/>
        </w:tabs>
        <w:spacing w:after="0"/>
        <w:rPr>
          <w:rFonts w:cs="Arial"/>
          <w:b/>
          <w:color w:val="000000"/>
          <w:kern w:val="2"/>
          <w:sz w:val="24"/>
        </w:rPr>
      </w:pPr>
      <w:r w:rsidRPr="00231BF8">
        <w:rPr>
          <w:b/>
          <w:noProof/>
          <w:sz w:val="24"/>
          <w:lang w:eastAsia="en-US"/>
        </w:rPr>
        <w:t xml:space="preserve">Online, </w:t>
      </w:r>
      <w:r>
        <w:rPr>
          <w:b/>
          <w:noProof/>
          <w:sz w:val="24"/>
          <w:lang w:eastAsia="en-US"/>
        </w:rPr>
        <w:t>November</w:t>
      </w:r>
      <w:r w:rsidRPr="00231BF8">
        <w:rPr>
          <w:b/>
          <w:noProof/>
          <w:sz w:val="24"/>
          <w:lang w:eastAsia="en-US"/>
        </w:rPr>
        <w:t xml:space="preserve"> </w:t>
      </w:r>
      <w:r>
        <w:rPr>
          <w:rFonts w:hint="eastAsia"/>
          <w:b/>
          <w:noProof/>
          <w:sz w:val="24"/>
        </w:rPr>
        <w:t>2</w:t>
      </w:r>
      <w:r w:rsidRPr="00231BF8">
        <w:rPr>
          <w:b/>
          <w:noProof/>
          <w:sz w:val="24"/>
          <w:lang w:eastAsia="en-US"/>
        </w:rPr>
        <w:t xml:space="preserve">th - </w:t>
      </w:r>
      <w:r>
        <w:rPr>
          <w:rFonts w:hint="eastAsia"/>
          <w:b/>
          <w:noProof/>
          <w:sz w:val="24"/>
        </w:rPr>
        <w:t>13</w:t>
      </w:r>
      <w:r w:rsidRPr="00231BF8">
        <w:rPr>
          <w:b/>
          <w:noProof/>
          <w:sz w:val="24"/>
          <w:lang w:eastAsia="en-US"/>
        </w:rPr>
        <w:t>th, 2020</w:t>
      </w:r>
      <w:r>
        <w:rPr>
          <w:rFonts w:cs="Arial"/>
          <w:b/>
          <w:sz w:val="22"/>
          <w:szCs w:val="22"/>
          <w:lang w:val="en-US"/>
        </w:rPr>
        <w:tab/>
      </w:r>
      <w:r w:rsidR="00D0573B">
        <w:rPr>
          <w:rFonts w:cs="Arial"/>
          <w:b/>
          <w:sz w:val="22"/>
          <w:szCs w:val="22"/>
          <w:lang w:val="en-US"/>
        </w:rPr>
        <w:tab/>
      </w:r>
      <w:bookmarkEnd w:id="0"/>
      <w:bookmarkEnd w:id="1"/>
      <w:bookmarkEnd w:id="2"/>
      <w:bookmarkEnd w:id="3"/>
    </w:p>
    <w:p w14:paraId="3866682A"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BB6DE7C" w14:textId="77777777" w:rsidR="00D0573B" w:rsidRDefault="00D0573B">
      <w:pPr>
        <w:pStyle w:val="3GPPHeader"/>
        <w:rPr>
          <w:sz w:val="22"/>
          <w:szCs w:val="22"/>
        </w:rPr>
      </w:pPr>
      <w:r>
        <w:rPr>
          <w:sz w:val="22"/>
          <w:szCs w:val="22"/>
        </w:rPr>
        <w:t>Agenda Item:</w:t>
      </w:r>
      <w:r>
        <w:rPr>
          <w:sz w:val="22"/>
          <w:szCs w:val="22"/>
        </w:rPr>
        <w:tab/>
      </w:r>
      <w:r w:rsidR="008C6E78">
        <w:rPr>
          <w:rFonts w:hint="eastAsia"/>
          <w:sz w:val="22"/>
          <w:szCs w:val="22"/>
        </w:rPr>
        <w:t>8</w:t>
      </w:r>
      <w:r w:rsidR="008C6E78">
        <w:rPr>
          <w:sz w:val="22"/>
          <w:szCs w:val="22"/>
        </w:rPr>
        <w:t>.9</w:t>
      </w:r>
      <w:r w:rsidR="00BE70A5">
        <w:rPr>
          <w:rFonts w:hint="eastAsia"/>
          <w:sz w:val="22"/>
          <w:szCs w:val="22"/>
        </w:rPr>
        <w:t>.2</w:t>
      </w:r>
    </w:p>
    <w:p w14:paraId="418222F9"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388481D3" w14:textId="3EF9776A" w:rsidR="00D0573B" w:rsidRDefault="00D0573B">
      <w:pPr>
        <w:pStyle w:val="3GPPHeader"/>
        <w:rPr>
          <w:sz w:val="22"/>
          <w:szCs w:val="22"/>
        </w:rPr>
      </w:pPr>
      <w:r>
        <w:rPr>
          <w:sz w:val="22"/>
          <w:szCs w:val="22"/>
        </w:rPr>
        <w:t>Title:</w:t>
      </w:r>
      <w:r>
        <w:rPr>
          <w:sz w:val="22"/>
          <w:szCs w:val="22"/>
        </w:rPr>
        <w:tab/>
      </w:r>
      <w:r w:rsidR="00686921">
        <w:rPr>
          <w:sz w:val="22"/>
          <w:szCs w:val="22"/>
        </w:rPr>
        <w:t>Discussion on UE group based paging</w:t>
      </w:r>
      <w:r w:rsidR="00595036">
        <w:rPr>
          <w:sz w:val="22"/>
          <w:szCs w:val="22"/>
        </w:rPr>
        <w:t xml:space="preserve"> </w:t>
      </w:r>
    </w:p>
    <w:p w14:paraId="4E754D8C" w14:textId="77777777" w:rsidR="00D0573B" w:rsidRDefault="00D0573B">
      <w:pPr>
        <w:pStyle w:val="3GPPHeader"/>
        <w:rPr>
          <w:sz w:val="22"/>
          <w:szCs w:val="22"/>
        </w:rPr>
      </w:pPr>
      <w:r>
        <w:rPr>
          <w:sz w:val="22"/>
          <w:szCs w:val="22"/>
        </w:rPr>
        <w:t>Document for:</w:t>
      </w:r>
      <w:r>
        <w:rPr>
          <w:sz w:val="22"/>
          <w:szCs w:val="22"/>
        </w:rPr>
        <w:tab/>
        <w:t>Discussion, Decision</w:t>
      </w:r>
    </w:p>
    <w:p w14:paraId="052CE228" w14:textId="77777777" w:rsidR="00D0573B" w:rsidRDefault="00D0573B"/>
    <w:p w14:paraId="25ECDA65" w14:textId="77777777" w:rsidR="00D0573B" w:rsidRDefault="00D0573B">
      <w:pPr>
        <w:pStyle w:val="1"/>
      </w:pPr>
      <w:bookmarkStart w:id="4" w:name="_Ref488331639"/>
      <w:r>
        <w:t>Introduction</w:t>
      </w:r>
      <w:bookmarkEnd w:id="4"/>
    </w:p>
    <w:p w14:paraId="0A832192" w14:textId="77777777" w:rsidR="002419C6" w:rsidRDefault="002419C6" w:rsidP="00C4047B">
      <w:pPr>
        <w:overflowPunct/>
        <w:autoSpaceDE/>
        <w:autoSpaceDN/>
        <w:adjustRightInd/>
        <w:textAlignment w:val="auto"/>
        <w:rPr>
          <w:kern w:val="2"/>
        </w:rPr>
      </w:pPr>
      <w:bookmarkStart w:id="5" w:name="OLE_LINK1"/>
      <w:bookmarkStart w:id="6" w:name="_Ref178064866"/>
      <w:r w:rsidRPr="002419C6">
        <w:rPr>
          <w:bCs/>
          <w:noProof/>
          <w:lang w:val="en-US"/>
        </w:rPr>
        <mc:AlternateContent>
          <mc:Choice Requires="wps">
            <w:drawing>
              <wp:anchor distT="45720" distB="45720" distL="114300" distR="114300" simplePos="0" relativeHeight="251659264" behindDoc="0" locked="0" layoutInCell="1" allowOverlap="1" wp14:anchorId="3D06131F" wp14:editId="2D185338">
                <wp:simplePos x="0" y="0"/>
                <wp:positionH relativeFrom="column">
                  <wp:posOffset>26670</wp:posOffset>
                </wp:positionH>
                <wp:positionV relativeFrom="paragraph">
                  <wp:posOffset>473710</wp:posOffset>
                </wp:positionV>
                <wp:extent cx="5948680" cy="4292600"/>
                <wp:effectExtent l="0" t="0" r="13970" b="127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8680" cy="4292600"/>
                        </a:xfrm>
                        <a:prstGeom prst="rect">
                          <a:avLst/>
                        </a:prstGeom>
                        <a:solidFill>
                          <a:srgbClr val="FFFFFF"/>
                        </a:solidFill>
                        <a:ln w="9525">
                          <a:solidFill>
                            <a:srgbClr val="000000"/>
                          </a:solidFill>
                          <a:miter lim="800000"/>
                          <a:headEnd/>
                          <a:tailEnd/>
                        </a:ln>
                      </wps:spPr>
                      <wps:txbx>
                        <w:txbxContent>
                          <w:p w14:paraId="50DAFAEA" w14:textId="77777777" w:rsidR="00257B23" w:rsidRDefault="00257B23" w:rsidP="008C6E78">
                            <w:pPr>
                              <w:numPr>
                                <w:ilvl w:val="0"/>
                                <w:numId w:val="21"/>
                              </w:numPr>
                              <w:adjustRightInd/>
                              <w:spacing w:after="180"/>
                              <w:jc w:val="left"/>
                              <w:textAlignment w:val="auto"/>
                            </w:pPr>
                            <w:r>
                              <w:t>Specify enhancements for idle/inactive-mode UE power saving, considering system performance aspects [RAN2, RAN1]</w:t>
                            </w:r>
                          </w:p>
                          <w:p w14:paraId="7BD8BA5F" w14:textId="77777777" w:rsidR="00257B23" w:rsidRPr="00512C5A" w:rsidRDefault="00257B23" w:rsidP="008C6E78">
                            <w:pPr>
                              <w:numPr>
                                <w:ilvl w:val="1"/>
                                <w:numId w:val="21"/>
                              </w:numPr>
                              <w:adjustRightInd/>
                              <w:spacing w:after="180"/>
                              <w:jc w:val="left"/>
                              <w:textAlignment w:val="auto"/>
                              <w:rPr>
                                <w:highlight w:val="yellow"/>
                              </w:rPr>
                            </w:pPr>
                            <w:r w:rsidRPr="00512C5A">
                              <w:rPr>
                                <w:highlight w:val="yellow"/>
                              </w:rPr>
                              <w:t>Study and specify paging enhancement(s) to reduce unnecessary UE paging receptions, subject to no impact to legacy UEs [RAN2, RAN1]</w:t>
                            </w:r>
                          </w:p>
                          <w:p w14:paraId="4472C6C6" w14:textId="77777777" w:rsidR="00257B23" w:rsidRDefault="00257B23" w:rsidP="008C6E78">
                            <w:pPr>
                              <w:numPr>
                                <w:ilvl w:val="0"/>
                                <w:numId w:val="22"/>
                              </w:numPr>
                              <w:spacing w:after="180"/>
                              <w:jc w:val="left"/>
                            </w:pPr>
                            <w:r>
                              <w:t>NOTE: RAN1 to check and update, if needed, evaluation methodology in RAN1 #100 meeting</w:t>
                            </w:r>
                          </w:p>
                          <w:p w14:paraId="024061F1" w14:textId="77777777" w:rsidR="00257B23" w:rsidRDefault="00257B23" w:rsidP="008C6E78">
                            <w:pPr>
                              <w:numPr>
                                <w:ilvl w:val="1"/>
                                <w:numId w:val="21"/>
                              </w:numPr>
                              <w:adjustRightInd/>
                              <w:spacing w:after="180"/>
                              <w:jc w:val="left"/>
                              <w:textAlignment w:val="auto"/>
                            </w:pPr>
                            <w:r>
                              <w:t>Specify means to provide potential TRS/CSI-RS occasion(s) available in connected mode to idle/inactive-mode UEs, minimizing system overhead impact [RAN1]</w:t>
                            </w:r>
                          </w:p>
                          <w:p w14:paraId="7AF9FD04" w14:textId="77777777" w:rsidR="00257B23" w:rsidRDefault="00257B23" w:rsidP="008C6E78">
                            <w:pPr>
                              <w:numPr>
                                <w:ilvl w:val="0"/>
                                <w:numId w:val="22"/>
                              </w:numPr>
                              <w:spacing w:after="180"/>
                              <w:jc w:val="left"/>
                            </w:pPr>
                            <w:r>
                              <w:t>NOTE: Always-on TRS/CSI-RS transmission by gNodeB is not required</w:t>
                            </w:r>
                          </w:p>
                          <w:p w14:paraId="636C7193" w14:textId="77777777" w:rsidR="00257B23" w:rsidRDefault="00257B23" w:rsidP="008C6E78">
                            <w:pPr>
                              <w:numPr>
                                <w:ilvl w:val="0"/>
                                <w:numId w:val="21"/>
                              </w:numPr>
                              <w:adjustRightInd/>
                              <w:spacing w:after="180"/>
                              <w:jc w:val="left"/>
                              <w:textAlignment w:val="auto"/>
                            </w:pPr>
                            <w:r>
                              <w:t>Study and specify, if agreed, enhancements on power saving techniques for connected-mode UE, subject to minimized system performance impact [RAN1, RAN4]</w:t>
                            </w:r>
                          </w:p>
                          <w:p w14:paraId="524DED31" w14:textId="77777777" w:rsidR="00257B23" w:rsidRDefault="00257B23" w:rsidP="008C6E78">
                            <w:pPr>
                              <w:numPr>
                                <w:ilvl w:val="1"/>
                                <w:numId w:val="21"/>
                              </w:numPr>
                              <w:adjustRightInd/>
                              <w:spacing w:after="180"/>
                              <w:jc w:val="left"/>
                              <w:textAlignment w:val="auto"/>
                            </w:pPr>
                            <w:r>
                              <w:t>Study and s</w:t>
                            </w:r>
                            <w:r w:rsidRPr="004066C0">
                              <w:t>pecify</w:t>
                            </w:r>
                            <w:r>
                              <w:t>, if agreed,</w:t>
                            </w:r>
                            <w:r w:rsidRPr="004066C0">
                              <w:t xml:space="preserve"> extension(s) to Rel-16 DCI-based 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14:paraId="12915402" w14:textId="77777777" w:rsidR="00257B23" w:rsidRPr="004066C0" w:rsidRDefault="00257B23" w:rsidP="008C6E78">
                            <w:pPr>
                              <w:numPr>
                                <w:ilvl w:val="0"/>
                                <w:numId w:val="22"/>
                              </w:numPr>
                              <w:adjustRightInd/>
                              <w:spacing w:after="180"/>
                              <w:jc w:val="left"/>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6C509715" w14:textId="77777777" w:rsidR="00257B23" w:rsidRPr="008C6E78" w:rsidRDefault="00257B23" w:rsidP="008C6E78">
                            <w:pPr>
                              <w:numPr>
                                <w:ilvl w:val="1"/>
                                <w:numId w:val="21"/>
                              </w:numPr>
                              <w:adjustRightInd/>
                              <w:spacing w:after="180"/>
                              <w:jc w:val="left"/>
                              <w:textAlignment w:val="auto"/>
                            </w:pPr>
                            <w:r w:rsidRPr="008C6E78">
                              <w:t>Study the feasibility and performance impact of relaxing UE measurements for RLM and/or BFD, particularly for low mobility UE with short DRX periodicity/cycle, and specify, if agreed, relaxation in the corresponding requirements [RAN4]</w:t>
                            </w:r>
                          </w:p>
                          <w:p w14:paraId="6AC0EFF8" w14:textId="77777777" w:rsidR="00257B23" w:rsidRPr="0055341F" w:rsidRDefault="00257B23" w:rsidP="008C6E78">
                            <w:pPr>
                              <w:numPr>
                                <w:ilvl w:val="0"/>
                                <w:numId w:val="22"/>
                              </w:numPr>
                              <w:adjustRightInd/>
                              <w:spacing w:after="180"/>
                              <w:jc w:val="left"/>
                              <w:textAlignment w:val="auto"/>
                            </w:pPr>
                            <w:r w:rsidRPr="0055341F">
                              <w:t>NOTE: Supplementary RAN2 work, if needed, can be triggered by RAN4 LS</w:t>
                            </w:r>
                          </w:p>
                          <w:p w14:paraId="06C2FA4E" w14:textId="77777777" w:rsidR="00257B23" w:rsidRPr="008C6E78" w:rsidRDefault="00257B2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06131F" id="_x0000_t202" coordsize="21600,21600" o:spt="202" path="m,l,21600r21600,l21600,xe">
                <v:stroke joinstyle="miter"/>
                <v:path gradientshapeok="t" o:connecttype="rect"/>
              </v:shapetype>
              <v:shape id="文本框 2" o:spid="_x0000_s1026" type="#_x0000_t202" style="position:absolute;left:0;text-align:left;margin-left:2.1pt;margin-top:37.3pt;width:468.4pt;height:33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">
                <v:textbox>
                  <w:txbxContent>
                    <w:p w14:paraId="50DAFAEA" w14:textId="77777777" w:rsidR="00257B23" w:rsidRDefault="00257B23" w:rsidP="008C6E78">
                      <w:pPr>
                        <w:numPr>
                          <w:ilvl w:val="0"/>
                          <w:numId w:val="21"/>
                        </w:numPr>
                        <w:adjustRightInd/>
                        <w:spacing w:after="180"/>
                        <w:jc w:val="left"/>
                        <w:textAlignment w:val="auto"/>
                      </w:pPr>
                      <w:r>
                        <w:t>Specify enhancements for idle/inactive-mode UE power saving, considering system performance aspects [RAN2, RAN1]</w:t>
                      </w:r>
                    </w:p>
                    <w:p w14:paraId="7BD8BA5F" w14:textId="77777777" w:rsidR="00257B23" w:rsidRPr="00512C5A" w:rsidRDefault="00257B23" w:rsidP="008C6E78">
                      <w:pPr>
                        <w:numPr>
                          <w:ilvl w:val="1"/>
                          <w:numId w:val="21"/>
                        </w:numPr>
                        <w:adjustRightInd/>
                        <w:spacing w:after="180"/>
                        <w:jc w:val="left"/>
                        <w:textAlignment w:val="auto"/>
                        <w:rPr>
                          <w:highlight w:val="yellow"/>
                        </w:rPr>
                      </w:pPr>
                      <w:r w:rsidRPr="00512C5A">
                        <w:rPr>
                          <w:highlight w:val="yellow"/>
                        </w:rPr>
                        <w:t>Study and specify paging enhancement(s) to reduce unnecessary UE paging receptions, subject to no impact to legacy UEs [RAN2, RAN1]</w:t>
                      </w:r>
                    </w:p>
                    <w:p w14:paraId="4472C6C6" w14:textId="77777777" w:rsidR="00257B23" w:rsidRDefault="00257B23" w:rsidP="008C6E78">
                      <w:pPr>
                        <w:numPr>
                          <w:ilvl w:val="0"/>
                          <w:numId w:val="22"/>
                        </w:numPr>
                        <w:spacing w:after="180"/>
                        <w:jc w:val="left"/>
                      </w:pPr>
                      <w:r>
                        <w:t>NOTE: RAN1 to check and update, if needed, evaluation methodology in RAN1 #100 meeting</w:t>
                      </w:r>
                    </w:p>
                    <w:p w14:paraId="024061F1" w14:textId="77777777" w:rsidR="00257B23" w:rsidRDefault="00257B23" w:rsidP="008C6E78">
                      <w:pPr>
                        <w:numPr>
                          <w:ilvl w:val="1"/>
                          <w:numId w:val="21"/>
                        </w:numPr>
                        <w:adjustRightInd/>
                        <w:spacing w:after="180"/>
                        <w:jc w:val="left"/>
                        <w:textAlignment w:val="auto"/>
                      </w:pPr>
                      <w:r>
                        <w:t>Specify means to provide potential TRS/CSI-RS occasion(s) available in connected mode to idle/inactive-mode UEs, minimizing system overhead impact [RAN1]</w:t>
                      </w:r>
                    </w:p>
                    <w:p w14:paraId="7AF9FD04" w14:textId="77777777" w:rsidR="00257B23" w:rsidRDefault="00257B23" w:rsidP="008C6E78">
                      <w:pPr>
                        <w:numPr>
                          <w:ilvl w:val="0"/>
                          <w:numId w:val="22"/>
                        </w:numPr>
                        <w:spacing w:after="180"/>
                        <w:jc w:val="left"/>
                      </w:pPr>
                      <w:r>
                        <w:t>NOTE: Always-on TRS/CSI-RS transmission by gNodeB is not required</w:t>
                      </w:r>
                    </w:p>
                    <w:p w14:paraId="636C7193" w14:textId="77777777" w:rsidR="00257B23" w:rsidRDefault="00257B23" w:rsidP="008C6E78">
                      <w:pPr>
                        <w:numPr>
                          <w:ilvl w:val="0"/>
                          <w:numId w:val="21"/>
                        </w:numPr>
                        <w:adjustRightInd/>
                        <w:spacing w:after="180"/>
                        <w:jc w:val="left"/>
                        <w:textAlignment w:val="auto"/>
                      </w:pPr>
                      <w:r>
                        <w:t>Study and specify, if agreed, enhancements on power saving techniques for connected-mode UE, subject to minimized system performance impact [RAN1, RAN4]</w:t>
                      </w:r>
                    </w:p>
                    <w:p w14:paraId="524DED31" w14:textId="77777777" w:rsidR="00257B23" w:rsidRDefault="00257B23" w:rsidP="008C6E78">
                      <w:pPr>
                        <w:numPr>
                          <w:ilvl w:val="1"/>
                          <w:numId w:val="21"/>
                        </w:numPr>
                        <w:adjustRightInd/>
                        <w:spacing w:after="180"/>
                        <w:jc w:val="left"/>
                        <w:textAlignment w:val="auto"/>
                      </w:pPr>
                      <w:r>
                        <w:t>Study and s</w:t>
                      </w:r>
                      <w:r w:rsidRPr="004066C0">
                        <w:t>pecify</w:t>
                      </w:r>
                      <w:r>
                        <w:t>, if agreed,</w:t>
                      </w:r>
                      <w:r w:rsidRPr="004066C0">
                        <w:t xml:space="preserve"> extension(s) to Rel-16 DCI-based 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14:paraId="12915402" w14:textId="77777777" w:rsidR="00257B23" w:rsidRPr="004066C0" w:rsidRDefault="00257B23" w:rsidP="008C6E78">
                      <w:pPr>
                        <w:numPr>
                          <w:ilvl w:val="0"/>
                          <w:numId w:val="22"/>
                        </w:numPr>
                        <w:adjustRightInd/>
                        <w:spacing w:after="180"/>
                        <w:jc w:val="left"/>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6C509715" w14:textId="77777777" w:rsidR="00257B23" w:rsidRPr="008C6E78" w:rsidRDefault="00257B23" w:rsidP="008C6E78">
                      <w:pPr>
                        <w:numPr>
                          <w:ilvl w:val="1"/>
                          <w:numId w:val="21"/>
                        </w:numPr>
                        <w:adjustRightInd/>
                        <w:spacing w:after="180"/>
                        <w:jc w:val="left"/>
                        <w:textAlignment w:val="auto"/>
                      </w:pPr>
                      <w:r w:rsidRPr="008C6E78">
                        <w:t>Study the feasibility and performance impact of relaxing UE measurements for RLM and/or BFD, particularly for low mobility UE with short DRX periodicity/cycle, and specify, if agreed, relaxation in the corresponding requirements [RAN4]</w:t>
                      </w:r>
                    </w:p>
                    <w:p w14:paraId="6AC0EFF8" w14:textId="77777777" w:rsidR="00257B23" w:rsidRPr="0055341F" w:rsidRDefault="00257B23" w:rsidP="008C6E78">
                      <w:pPr>
                        <w:numPr>
                          <w:ilvl w:val="0"/>
                          <w:numId w:val="22"/>
                        </w:numPr>
                        <w:adjustRightInd/>
                        <w:spacing w:after="180"/>
                        <w:jc w:val="left"/>
                        <w:textAlignment w:val="auto"/>
                      </w:pPr>
                      <w:r w:rsidRPr="0055341F">
                        <w:t>NOTE: Supplementary RAN2 work, if needed, can be triggered by RAN4 LS</w:t>
                      </w:r>
                    </w:p>
                    <w:p w14:paraId="06C2FA4E" w14:textId="77777777" w:rsidR="00257B23" w:rsidRPr="008C6E78" w:rsidRDefault="00257B23"/>
                  </w:txbxContent>
                </v:textbox>
                <w10:wrap type="square"/>
              </v:shape>
            </w:pict>
          </mc:Fallback>
        </mc:AlternateContent>
      </w:r>
      <w:r w:rsidR="00C77ED6">
        <w:rPr>
          <w:kern w:val="2"/>
        </w:rPr>
        <w:t xml:space="preserve">In RAN#86 meeting, a </w:t>
      </w:r>
      <w:r w:rsidR="008C6E78">
        <w:rPr>
          <w:kern w:val="2"/>
        </w:rPr>
        <w:t xml:space="preserve">new </w:t>
      </w:r>
      <w:r w:rsidR="00C4047B">
        <w:rPr>
          <w:kern w:val="2"/>
        </w:rPr>
        <w:t xml:space="preserve">WID </w:t>
      </w:r>
      <w:r>
        <w:rPr>
          <w:kern w:val="2"/>
        </w:rPr>
        <w:t>RP-193</w:t>
      </w:r>
      <w:r w:rsidR="00010019">
        <w:rPr>
          <w:kern w:val="2"/>
        </w:rPr>
        <w:t>173</w:t>
      </w:r>
      <w:r>
        <w:rPr>
          <w:kern w:val="2"/>
        </w:rPr>
        <w:t xml:space="preserve"> </w:t>
      </w:r>
      <w:r w:rsidR="00C4047B">
        <w:rPr>
          <w:kern w:val="2"/>
        </w:rPr>
        <w:t xml:space="preserve">for </w:t>
      </w:r>
      <w:r w:rsidR="008C6E78">
        <w:rPr>
          <w:kern w:val="2"/>
        </w:rPr>
        <w:t>UE power saving enhancement was</w:t>
      </w:r>
      <w:r w:rsidR="00C4047B">
        <w:rPr>
          <w:kern w:val="2"/>
        </w:rPr>
        <w:t xml:space="preserve"> approved. In the WID, the </w:t>
      </w:r>
      <w:r>
        <w:rPr>
          <w:kern w:val="2"/>
        </w:rPr>
        <w:t xml:space="preserve">object </w:t>
      </w:r>
      <w:r w:rsidR="008C6E78">
        <w:rPr>
          <w:kern w:val="2"/>
        </w:rPr>
        <w:t>of UE power saving</w:t>
      </w:r>
      <w:r>
        <w:rPr>
          <w:kern w:val="2"/>
        </w:rPr>
        <w:t xml:space="preserve"> includes the following.</w:t>
      </w:r>
    </w:p>
    <w:p w14:paraId="63AB9F73" w14:textId="77777777" w:rsidR="002419C6" w:rsidRDefault="002419C6" w:rsidP="00C4047B">
      <w:pPr>
        <w:overflowPunct/>
        <w:autoSpaceDE/>
        <w:autoSpaceDN/>
        <w:adjustRightInd/>
        <w:spacing w:after="0"/>
        <w:textAlignment w:val="auto"/>
        <w:rPr>
          <w:kern w:val="2"/>
        </w:rPr>
      </w:pPr>
    </w:p>
    <w:p w14:paraId="6A531B49" w14:textId="479611A7" w:rsidR="008833B9" w:rsidRDefault="008C6E78" w:rsidP="00C4047B">
      <w:pPr>
        <w:overflowPunct/>
        <w:autoSpaceDE/>
        <w:autoSpaceDN/>
        <w:adjustRightInd/>
        <w:textAlignment w:val="auto"/>
        <w:rPr>
          <w:kern w:val="2"/>
        </w:rPr>
      </w:pPr>
      <w:r>
        <w:rPr>
          <w:kern w:val="2"/>
        </w:rPr>
        <w:t xml:space="preserve">One of the objectives is paging enhancement </w:t>
      </w:r>
      <w:r>
        <w:t xml:space="preserve">for idle/inactive-mode UE </w:t>
      </w:r>
      <w:r>
        <w:rPr>
          <w:kern w:val="2"/>
        </w:rPr>
        <w:t xml:space="preserve">to reduce unnecessary UE paging receptions. </w:t>
      </w:r>
      <w:r w:rsidR="00686921">
        <w:rPr>
          <w:kern w:val="2"/>
        </w:rPr>
        <w:t xml:space="preserve">As </w:t>
      </w:r>
      <w:r w:rsidR="008833B9">
        <w:rPr>
          <w:kern w:val="2"/>
        </w:rPr>
        <w:t>a</w:t>
      </w:r>
      <w:r w:rsidR="00F962FA">
        <w:rPr>
          <w:kern w:val="2"/>
        </w:rPr>
        <w:t>n</w:t>
      </w:r>
      <w:r w:rsidR="008833B9">
        <w:rPr>
          <w:kern w:val="2"/>
        </w:rPr>
        <w:t xml:space="preserve"> </w:t>
      </w:r>
      <w:r w:rsidR="00F962FA">
        <w:rPr>
          <w:kern w:val="2"/>
        </w:rPr>
        <w:t>enhancement direction</w:t>
      </w:r>
      <w:r w:rsidR="00686921">
        <w:rPr>
          <w:kern w:val="2"/>
        </w:rPr>
        <w:t>, UE sub-group</w:t>
      </w:r>
      <w:r w:rsidR="008833B9">
        <w:rPr>
          <w:kern w:val="2"/>
        </w:rPr>
        <w:t>ing</w:t>
      </w:r>
      <w:r w:rsidR="00686921">
        <w:rPr>
          <w:kern w:val="2"/>
        </w:rPr>
        <w:t xml:space="preserve"> based paging has been discussed in both RAN1 and RAN2. </w:t>
      </w:r>
    </w:p>
    <w:p w14:paraId="4A10EE92" w14:textId="009D3040" w:rsidR="00C4047B" w:rsidRPr="0015522D" w:rsidRDefault="00C4047B" w:rsidP="00C4047B">
      <w:pPr>
        <w:overflowPunct/>
        <w:autoSpaceDE/>
        <w:autoSpaceDN/>
        <w:adjustRightInd/>
        <w:textAlignment w:val="auto"/>
        <w:rPr>
          <w:kern w:val="2"/>
        </w:rPr>
      </w:pPr>
      <w:r>
        <w:rPr>
          <w:kern w:val="2"/>
        </w:rPr>
        <w:t xml:space="preserve">In this </w:t>
      </w:r>
      <w:r w:rsidR="00686921">
        <w:rPr>
          <w:kern w:val="2"/>
        </w:rPr>
        <w:t>contribution</w:t>
      </w:r>
      <w:r>
        <w:rPr>
          <w:kern w:val="2"/>
        </w:rPr>
        <w:t xml:space="preserve">, we </w:t>
      </w:r>
      <w:r w:rsidR="00F962FA">
        <w:rPr>
          <w:kern w:val="2"/>
        </w:rPr>
        <w:t>present our views on</w:t>
      </w:r>
      <w:r w:rsidR="00686921">
        <w:rPr>
          <w:kern w:val="2"/>
        </w:rPr>
        <w:t xml:space="preserve"> </w:t>
      </w:r>
      <w:r w:rsidR="00F962FA">
        <w:rPr>
          <w:kern w:val="2"/>
        </w:rPr>
        <w:t>UE sub-grouping based paging</w:t>
      </w:r>
      <w:r>
        <w:t>.</w:t>
      </w:r>
    </w:p>
    <w:bookmarkEnd w:id="5"/>
    <w:p w14:paraId="069D312E" w14:textId="77777777" w:rsidR="00D0573B" w:rsidRDefault="00D0573B" w:rsidP="005662A3">
      <w:pPr>
        <w:pStyle w:val="1"/>
        <w:ind w:left="720" w:hangingChars="200" w:hanging="720"/>
        <w:jc w:val="both"/>
      </w:pPr>
      <w:r>
        <w:lastRenderedPageBreak/>
        <w:t>Discussion</w:t>
      </w:r>
      <w:bookmarkEnd w:id="6"/>
    </w:p>
    <w:p w14:paraId="577478E4" w14:textId="77777777" w:rsidR="000D220B" w:rsidRDefault="000D220B" w:rsidP="000D220B">
      <w:r>
        <w:rPr>
          <w:rFonts w:hint="eastAsia"/>
        </w:rPr>
        <w:t>I</w:t>
      </w:r>
      <w:r>
        <w:t>n NR, a UE may use DRX in</w:t>
      </w:r>
      <w:r w:rsidRPr="000D220B">
        <w:t xml:space="preserve"> </w:t>
      </w:r>
      <w:r>
        <w:t xml:space="preserve">idle/inactive-mode for paging reception for the purpose of power saving. </w:t>
      </w:r>
      <w:r w:rsidR="007C7327">
        <w:t>The</w:t>
      </w:r>
      <w:r>
        <w:t xml:space="preserve"> UE monitors one PO</w:t>
      </w:r>
      <w:r w:rsidR="007D5CCF">
        <w:rPr>
          <w:rFonts w:hint="eastAsia"/>
        </w:rPr>
        <w:t xml:space="preserve"> (paging occasion)</w:t>
      </w:r>
      <w:r>
        <w:t xml:space="preserve"> per DRX cycle</w:t>
      </w:r>
      <w:r w:rsidR="00820FDF">
        <w:t>. A</w:t>
      </w:r>
      <w:r>
        <w:t xml:space="preserve"> PO consists </w:t>
      </w:r>
      <w:r w:rsidR="004A7341">
        <w:t>‘S’</w:t>
      </w:r>
      <w:r>
        <w:t xml:space="preserve"> </w:t>
      </w:r>
      <w:r w:rsidRPr="000D220B">
        <w:t xml:space="preserve">consecutive </w:t>
      </w:r>
      <w:r>
        <w:t>PDCCH monitoring occasions</w:t>
      </w:r>
      <w:r w:rsidR="004A7341">
        <w:t>, where ‘S’ is the number of SSBs transmitted by network. The UE assumes the same paging message is repeated in all the ‘S’ beams and the selection of the beam(s) for paging reception</w:t>
      </w:r>
      <w:r w:rsidR="00820FDF">
        <w:t xml:space="preserve"> is up to UE implementation. </w:t>
      </w:r>
      <w:r w:rsidR="004A7341">
        <w:t xml:space="preserve"> </w:t>
      </w:r>
    </w:p>
    <w:p w14:paraId="2A4EB219" w14:textId="77777777" w:rsidR="00DB4708" w:rsidRDefault="00DB4708" w:rsidP="00DB4708">
      <w:pPr>
        <w:pStyle w:val="Observation"/>
        <w:tabs>
          <w:tab w:val="clear" w:pos="1304"/>
        </w:tabs>
        <w:ind w:left="1701" w:hanging="1701"/>
      </w:pPr>
      <w:r>
        <w:rPr>
          <w:lang w:val="en-US"/>
        </w:rPr>
        <w:t>Using DRX for paging reception is beneficial for UE power saving</w:t>
      </w:r>
      <w:r>
        <w:t>.</w:t>
      </w:r>
    </w:p>
    <w:p w14:paraId="04771ADF" w14:textId="4677CD72" w:rsidR="00AC5786" w:rsidRDefault="00820FDF" w:rsidP="000D220B">
      <w:r>
        <w:t>UE determines its PF</w:t>
      </w:r>
      <w:r w:rsidR="007D5CCF">
        <w:rPr>
          <w:rFonts w:hint="eastAsia"/>
        </w:rPr>
        <w:t xml:space="preserve"> (paging frame)</w:t>
      </w:r>
      <w:r>
        <w:t xml:space="preserve"> and PO based on UE_ID, the DRX cycle, the PF number in a DRX cycle and the PO number in a PF. </w:t>
      </w:r>
      <w:r w:rsidR="0074174D">
        <w:t xml:space="preserve">For paging message reception in </w:t>
      </w:r>
      <w:r w:rsidR="00127404">
        <w:t>the coming</w:t>
      </w:r>
      <w:r w:rsidR="0074174D">
        <w:t xml:space="preserve"> PO</w:t>
      </w:r>
      <w:r w:rsidR="00127404">
        <w:t>,</w:t>
      </w:r>
      <w:r w:rsidR="0074174D">
        <w:t xml:space="preserve"> the UE needs to </w:t>
      </w:r>
      <w:r w:rsidR="00880FF3">
        <w:t xml:space="preserve">follow </w:t>
      </w:r>
      <w:r w:rsidR="000C27F0">
        <w:t xml:space="preserve">the </w:t>
      </w:r>
      <w:r w:rsidR="00880FF3">
        <w:t>below steps</w:t>
      </w:r>
      <w:r w:rsidR="00C34274">
        <w:t xml:space="preserve"> </w:t>
      </w:r>
      <w:r w:rsidR="00CE37F6">
        <w:t>in order</w:t>
      </w:r>
      <w:r w:rsidR="0074174D">
        <w:t>:</w:t>
      </w:r>
      <w:r w:rsidR="00CE37F6">
        <w:rPr>
          <w:rFonts w:hint="eastAsia"/>
        </w:rPr>
        <w:t xml:space="preserve"> </w:t>
      </w:r>
    </w:p>
    <w:p w14:paraId="684E7CEE" w14:textId="1266691F" w:rsidR="00127404" w:rsidRDefault="00E823E1" w:rsidP="0072170B">
      <w:pPr>
        <w:pStyle w:val="af7"/>
        <w:numPr>
          <w:ilvl w:val="0"/>
          <w:numId w:val="23"/>
        </w:numPr>
      </w:pPr>
      <w:r>
        <w:t>S</w:t>
      </w:r>
      <w:r w:rsidRPr="00B916EC">
        <w:t>ynchronization</w:t>
      </w:r>
      <w:r>
        <w:t xml:space="preserve">: </w:t>
      </w:r>
      <w:r w:rsidR="0052626C">
        <w:rPr>
          <w:rFonts w:hint="eastAsia"/>
        </w:rPr>
        <w:t>SSB based s</w:t>
      </w:r>
      <w:r w:rsidR="00127404" w:rsidRPr="00B916EC">
        <w:t>ynchronization</w:t>
      </w:r>
      <w:r w:rsidR="00127404">
        <w:t xml:space="preserve"> </w:t>
      </w:r>
      <w:r w:rsidR="0052626C">
        <w:rPr>
          <w:rFonts w:hint="eastAsia"/>
        </w:rPr>
        <w:t xml:space="preserve">before the PO </w:t>
      </w:r>
      <w:r w:rsidR="00127404">
        <w:t>for</w:t>
      </w:r>
      <w:r w:rsidR="0052626C">
        <w:rPr>
          <w:rFonts w:hint="eastAsia"/>
        </w:rPr>
        <w:t xml:space="preserve"> reception</w:t>
      </w:r>
      <w:r w:rsidR="00127404">
        <w:t xml:space="preserve"> paging PDCCH and PDSCH</w:t>
      </w:r>
    </w:p>
    <w:p w14:paraId="0CA9528F" w14:textId="3C9083B0" w:rsidR="00127404" w:rsidRDefault="00E823E1" w:rsidP="00E823E1">
      <w:pPr>
        <w:pStyle w:val="af7"/>
        <w:numPr>
          <w:ilvl w:val="0"/>
          <w:numId w:val="23"/>
        </w:numPr>
      </w:pPr>
      <w:r>
        <w:t xml:space="preserve">PDCCH reception: </w:t>
      </w:r>
      <w:r w:rsidR="006C6290">
        <w:rPr>
          <w:rFonts w:hint="eastAsia"/>
        </w:rPr>
        <w:t xml:space="preserve">P-RNTI scrambled </w:t>
      </w:r>
      <w:r w:rsidR="00CE37F6">
        <w:t xml:space="preserve">PDCCH </w:t>
      </w:r>
      <w:r w:rsidR="006C6290">
        <w:rPr>
          <w:rFonts w:hint="eastAsia"/>
        </w:rPr>
        <w:t xml:space="preserve">monitoring </w:t>
      </w:r>
      <w:r w:rsidR="00127404">
        <w:t>in the PO</w:t>
      </w:r>
      <w:r>
        <w:t xml:space="preserve">. </w:t>
      </w:r>
      <w:r w:rsidR="00127404">
        <w:t xml:space="preserve">If a </w:t>
      </w:r>
      <w:r w:rsidR="00632BA1">
        <w:rPr>
          <w:rFonts w:hint="eastAsia"/>
        </w:rPr>
        <w:t xml:space="preserve">P-RNTI scrambled </w:t>
      </w:r>
      <w:r w:rsidR="00127404">
        <w:t>PDCCH is received, decode the PDCCH</w:t>
      </w:r>
    </w:p>
    <w:p w14:paraId="28BEFC71" w14:textId="61780220" w:rsidR="00BB7B8B" w:rsidRDefault="00E823E1" w:rsidP="00E823E1">
      <w:pPr>
        <w:pStyle w:val="af7"/>
        <w:numPr>
          <w:ilvl w:val="0"/>
          <w:numId w:val="23"/>
        </w:numPr>
      </w:pPr>
      <w:r>
        <w:t xml:space="preserve">PDSCH reception: </w:t>
      </w:r>
      <w:r w:rsidR="00127404">
        <w:t xml:space="preserve">Receive and </w:t>
      </w:r>
      <w:r w:rsidR="00BB7B8B">
        <w:t>process the paging message</w:t>
      </w:r>
      <w:r w:rsidR="00141C93">
        <w:t xml:space="preserve"> on PDSCH</w:t>
      </w:r>
      <w:r w:rsidR="00BB7B8B">
        <w:t xml:space="preserve"> to </w:t>
      </w:r>
      <w:r w:rsidR="00127404">
        <w:t xml:space="preserve">check whether the </w:t>
      </w:r>
      <w:r w:rsidR="00BB7B8B">
        <w:t>UE identity</w:t>
      </w:r>
      <w:r w:rsidR="00127404">
        <w:t xml:space="preserve"> is included in the </w:t>
      </w:r>
      <w:r w:rsidR="00127404" w:rsidRPr="00E823E1">
        <w:rPr>
          <w:i/>
        </w:rPr>
        <w:t>pagingRecordList</w:t>
      </w:r>
      <w:r w:rsidR="00BB7B8B">
        <w:t xml:space="preserve"> in paging message.</w:t>
      </w:r>
    </w:p>
    <w:p w14:paraId="41E74E25" w14:textId="3E27D34A" w:rsidR="00141C93" w:rsidRDefault="007B3CFE" w:rsidP="00D10086">
      <w:r>
        <w:rPr>
          <w:rFonts w:hint="eastAsia"/>
        </w:rPr>
        <w:t>A sin</w:t>
      </w:r>
      <w:r w:rsidR="00C34274">
        <w:t>g</w:t>
      </w:r>
      <w:r>
        <w:rPr>
          <w:rFonts w:hint="eastAsia"/>
        </w:rPr>
        <w:t>le PO can be shared by m</w:t>
      </w:r>
      <w:r w:rsidR="00820FDF">
        <w:t>ultiple UEs</w:t>
      </w:r>
      <w:r>
        <w:rPr>
          <w:rFonts w:hint="eastAsia"/>
        </w:rPr>
        <w:t xml:space="preserve">, thus </w:t>
      </w:r>
      <w:r w:rsidR="00EE3B74">
        <w:t xml:space="preserve">even </w:t>
      </w:r>
      <w:r>
        <w:rPr>
          <w:rFonts w:hint="eastAsia"/>
        </w:rPr>
        <w:t xml:space="preserve">if </w:t>
      </w:r>
      <w:r w:rsidR="00820FDF">
        <w:t xml:space="preserve">network wants to page </w:t>
      </w:r>
      <w:r>
        <w:rPr>
          <w:rFonts w:hint="eastAsia"/>
        </w:rPr>
        <w:t xml:space="preserve">only </w:t>
      </w:r>
      <w:r w:rsidR="00820FDF">
        <w:t xml:space="preserve">one UE in </w:t>
      </w:r>
      <w:r>
        <w:rPr>
          <w:rFonts w:hint="eastAsia"/>
        </w:rPr>
        <w:t>the</w:t>
      </w:r>
      <w:r w:rsidR="00820FDF">
        <w:t xml:space="preserve"> PO</w:t>
      </w:r>
      <w:r w:rsidR="00BB7B8B">
        <w:t>,</w:t>
      </w:r>
      <w:r>
        <w:rPr>
          <w:rFonts w:hint="eastAsia"/>
        </w:rPr>
        <w:t xml:space="preserve"> all the </w:t>
      </w:r>
      <w:r w:rsidR="00EE3B74">
        <w:t xml:space="preserve">other </w:t>
      </w:r>
      <w:r w:rsidR="00C34274">
        <w:t>UE</w:t>
      </w:r>
      <w:r>
        <w:rPr>
          <w:rFonts w:hint="eastAsia"/>
        </w:rPr>
        <w:t>s</w:t>
      </w:r>
      <w:r w:rsidR="00C34274">
        <w:t xml:space="preserve"> in the same PO</w:t>
      </w:r>
      <w:r w:rsidR="00BB7B8B">
        <w:t xml:space="preserve"> </w:t>
      </w:r>
      <w:r>
        <w:rPr>
          <w:rFonts w:hint="eastAsia"/>
        </w:rPr>
        <w:t xml:space="preserve">need to </w:t>
      </w:r>
      <w:r w:rsidR="00EE3B74">
        <w:t>receive</w:t>
      </w:r>
      <w:r>
        <w:rPr>
          <w:rFonts w:hint="eastAsia"/>
        </w:rPr>
        <w:t xml:space="preserve"> the</w:t>
      </w:r>
      <w:r w:rsidR="00BB7B8B">
        <w:t xml:space="preserve"> paging PDCCH and </w:t>
      </w:r>
      <w:r w:rsidR="000C27F0">
        <w:t xml:space="preserve">the </w:t>
      </w:r>
      <w:r w:rsidR="00D10086" w:rsidRPr="00D10086">
        <w:t xml:space="preserve">corresponding </w:t>
      </w:r>
      <w:r w:rsidR="00BB7B8B">
        <w:t>paging PDSCH</w:t>
      </w:r>
      <w:r>
        <w:rPr>
          <w:rFonts w:hint="eastAsia"/>
        </w:rPr>
        <w:t xml:space="preserve">. </w:t>
      </w:r>
      <w:r w:rsidR="00EE3B74">
        <w:t>Those</w:t>
      </w:r>
      <w:r w:rsidR="00E823E1">
        <w:t xml:space="preserve"> UE</w:t>
      </w:r>
      <w:r w:rsidR="00EE3B74">
        <w:t>s</w:t>
      </w:r>
      <w:r>
        <w:rPr>
          <w:rFonts w:hint="eastAsia"/>
        </w:rPr>
        <w:t xml:space="preserve"> </w:t>
      </w:r>
      <w:r w:rsidR="00E823E1">
        <w:t xml:space="preserve">could not </w:t>
      </w:r>
      <w:r>
        <w:rPr>
          <w:rFonts w:hint="eastAsia"/>
        </w:rPr>
        <w:t xml:space="preserve">realize </w:t>
      </w:r>
      <w:r w:rsidR="00E823E1">
        <w:t xml:space="preserve">whether </w:t>
      </w:r>
      <w:r w:rsidR="00141C93">
        <w:t xml:space="preserve">the paging message is not intended for </w:t>
      </w:r>
      <w:r w:rsidR="00E823E1">
        <w:t>it or not until finishing PDSCH reception</w:t>
      </w:r>
      <w:r w:rsidR="00BB7B8B">
        <w:t xml:space="preserve">, </w:t>
      </w:r>
      <w:r w:rsidR="004F7B2F">
        <w:rPr>
          <w:rFonts w:hint="eastAsia"/>
        </w:rPr>
        <w:t>which results in false alarm paging for those UEs</w:t>
      </w:r>
      <w:r w:rsidR="00BB7B8B">
        <w:t xml:space="preserve">. </w:t>
      </w:r>
      <w:r w:rsidR="00141C93">
        <w:t xml:space="preserve">Obviously, </w:t>
      </w:r>
      <w:r w:rsidR="009C4167">
        <w:rPr>
          <w:rFonts w:hint="eastAsia"/>
        </w:rPr>
        <w:t xml:space="preserve">false alarm </w:t>
      </w:r>
      <w:r w:rsidR="00141C93">
        <w:t xml:space="preserve">paging causes </w:t>
      </w:r>
      <w:r w:rsidR="00141C93" w:rsidRPr="00141C93">
        <w:t>unnecessary</w:t>
      </w:r>
      <w:r w:rsidR="00141C93">
        <w:t xml:space="preserve"> paging reception, which </w:t>
      </w:r>
      <w:r w:rsidR="00D10086">
        <w:t>increases UE power consumption</w:t>
      </w:r>
      <w:r w:rsidR="00141C93">
        <w:t>.</w:t>
      </w:r>
    </w:p>
    <w:p w14:paraId="61ADCC23" w14:textId="61BCA666" w:rsidR="00855121" w:rsidRDefault="00DF005E" w:rsidP="00855121">
      <w:pPr>
        <w:pStyle w:val="Observation"/>
        <w:tabs>
          <w:tab w:val="clear" w:pos="1304"/>
        </w:tabs>
        <w:ind w:left="1701" w:hanging="1701"/>
      </w:pPr>
      <w:r>
        <w:rPr>
          <w:rFonts w:hint="eastAsia"/>
          <w:lang w:val="en-US"/>
        </w:rPr>
        <w:t>False alarm paging</w:t>
      </w:r>
      <w:r w:rsidR="00855121">
        <w:t xml:space="preserve"> causes </w:t>
      </w:r>
      <w:r w:rsidR="00855121" w:rsidRPr="00141C93">
        <w:t>unnecessary</w:t>
      </w:r>
      <w:r w:rsidR="00855121">
        <w:t xml:space="preserve"> paging reception, which increases UE power consumption.</w:t>
      </w:r>
    </w:p>
    <w:p w14:paraId="591BD1CE" w14:textId="751C90CC" w:rsidR="000D0829" w:rsidRDefault="00D10086" w:rsidP="00BB7B8B">
      <w:r>
        <w:t xml:space="preserve">The impact of </w:t>
      </w:r>
      <w:r w:rsidR="006533B0">
        <w:rPr>
          <w:rFonts w:hint="eastAsia"/>
        </w:rPr>
        <w:t xml:space="preserve">false alarm </w:t>
      </w:r>
      <w:r>
        <w:t xml:space="preserve">paging on UE power consumption depends on the false alarm </w:t>
      </w:r>
      <w:r w:rsidRPr="00D10086">
        <w:t>probability</w:t>
      </w:r>
      <w:r>
        <w:t xml:space="preserve">, </w:t>
      </w:r>
      <w:r w:rsidR="003D0EBC">
        <w:rPr>
          <w:rFonts w:hint="eastAsia"/>
        </w:rPr>
        <w:t>which further</w:t>
      </w:r>
      <w:r>
        <w:t xml:space="preserve"> </w:t>
      </w:r>
      <w:r w:rsidR="00860FCC">
        <w:t xml:space="preserve">depends on the number of UEs </w:t>
      </w:r>
      <w:r w:rsidR="000C27F0">
        <w:t>sharing</w:t>
      </w:r>
      <w:r w:rsidR="00860FCC">
        <w:t xml:space="preserve"> the same PO and the paging rate of these UEs. The more UEs share the same PO, </w:t>
      </w:r>
      <w:r w:rsidR="00EE0831">
        <w:t xml:space="preserve">the </w:t>
      </w:r>
      <w:r w:rsidR="00860FCC">
        <w:t xml:space="preserve">higher the false alarm probability will be. </w:t>
      </w:r>
    </w:p>
    <w:p w14:paraId="1B4CA1A2" w14:textId="77777777" w:rsidR="00855121" w:rsidRPr="00855121" w:rsidRDefault="00855121" w:rsidP="00855121">
      <w:pPr>
        <w:pStyle w:val="Observation"/>
        <w:tabs>
          <w:tab w:val="clear" w:pos="1304"/>
        </w:tabs>
        <w:ind w:left="1701" w:hanging="1701"/>
        <w:rPr>
          <w:lang w:val="en-US"/>
        </w:rPr>
      </w:pPr>
      <w:r>
        <w:rPr>
          <w:lang w:val="en-US"/>
        </w:rPr>
        <w:t>T</w:t>
      </w:r>
      <w:r w:rsidRPr="00855121">
        <w:rPr>
          <w:lang w:val="en-US"/>
        </w:rPr>
        <w:t>he false alarm probability depends on the number of UEs which share the same PO and the paging rate of these UEs.</w:t>
      </w:r>
    </w:p>
    <w:p w14:paraId="4855558D" w14:textId="180606C6" w:rsidR="00F962FA" w:rsidRDefault="000D0829" w:rsidP="00BB7B8B">
      <w:r>
        <w:t>I</w:t>
      </w:r>
      <w:r w:rsidR="00860FCC">
        <w:t xml:space="preserve">n order to reduce the false alarm </w:t>
      </w:r>
      <w:r w:rsidR="00860FCC" w:rsidRPr="00D10086">
        <w:t>probability</w:t>
      </w:r>
      <w:r w:rsidR="00860FCC">
        <w:t>, one straight</w:t>
      </w:r>
      <w:r w:rsidR="00EE0831">
        <w:t>forward</w:t>
      </w:r>
      <w:r w:rsidR="00860FCC">
        <w:t xml:space="preserve"> way is to further divide the UEs associated with the same PO into several groups, </w:t>
      </w:r>
      <w:r w:rsidR="00EE3B74">
        <w:t>i.e.</w:t>
      </w:r>
      <w:r w:rsidR="00860FCC">
        <w:t xml:space="preserve"> use </w:t>
      </w:r>
      <w:r w:rsidR="00EE3B74">
        <w:t>UE sub-group</w:t>
      </w:r>
      <w:r w:rsidR="00E57CC7">
        <w:t>ing</w:t>
      </w:r>
      <w:r w:rsidR="00EE3B74">
        <w:t xml:space="preserve"> </w:t>
      </w:r>
      <w:r w:rsidR="00860FCC">
        <w:t xml:space="preserve">based paging. </w:t>
      </w:r>
    </w:p>
    <w:p w14:paraId="4FF6A7AB" w14:textId="09787710" w:rsidR="00F962FA" w:rsidRPr="00855121" w:rsidRDefault="00F962FA" w:rsidP="00F962FA">
      <w:pPr>
        <w:pStyle w:val="Observation"/>
        <w:tabs>
          <w:tab w:val="clear" w:pos="1304"/>
        </w:tabs>
        <w:ind w:left="1701" w:hanging="1701"/>
        <w:rPr>
          <w:lang w:val="en-US"/>
        </w:rPr>
      </w:pPr>
      <w:r>
        <w:rPr>
          <w:lang w:val="en-US"/>
        </w:rPr>
        <w:t>UE sub-group</w:t>
      </w:r>
      <w:r w:rsidR="00E57CC7">
        <w:rPr>
          <w:lang w:val="en-US"/>
        </w:rPr>
        <w:t>ing</w:t>
      </w:r>
      <w:r>
        <w:rPr>
          <w:lang w:val="en-US"/>
        </w:rPr>
        <w:t xml:space="preserve"> based paging could reduce </w:t>
      </w:r>
      <w:r>
        <w:rPr>
          <w:rFonts w:cs="Arial"/>
        </w:rPr>
        <w:t>false alarm</w:t>
      </w:r>
      <w:r w:rsidRPr="00F962FA">
        <w:t xml:space="preserve"> </w:t>
      </w:r>
      <w:r w:rsidRPr="00D10086">
        <w:t>probability</w:t>
      </w:r>
      <w:r w:rsidRPr="00855121">
        <w:rPr>
          <w:lang w:val="en-US"/>
        </w:rPr>
        <w:t>.</w:t>
      </w:r>
    </w:p>
    <w:p w14:paraId="2EB18DD4" w14:textId="7191FC28" w:rsidR="00F962FA" w:rsidRDefault="00F962FA" w:rsidP="00F962FA">
      <w:pPr>
        <w:pStyle w:val="Proposal"/>
        <w:tabs>
          <w:tab w:val="clear" w:pos="1304"/>
          <w:tab w:val="num" w:pos="2580"/>
        </w:tabs>
        <w:ind w:left="1701" w:hanging="1701"/>
      </w:pPr>
      <w:r w:rsidRPr="00D424CB">
        <w:t xml:space="preserve">RAN2 </w:t>
      </w:r>
      <w:r>
        <w:t>consider</w:t>
      </w:r>
      <w:r w:rsidR="00E57CC7">
        <w:t>s</w:t>
      </w:r>
      <w:r>
        <w:t xml:space="preserve"> UE sub-group</w:t>
      </w:r>
      <w:r w:rsidR="00E57CC7">
        <w:t>ing</w:t>
      </w:r>
      <w:r>
        <w:t xml:space="preserve"> based paging as a candidate solution for paging enhancement.</w:t>
      </w:r>
    </w:p>
    <w:p w14:paraId="65E17680" w14:textId="24DB4805" w:rsidR="00D10086" w:rsidRDefault="00F962FA" w:rsidP="00BB7B8B">
      <w:r>
        <w:t xml:space="preserve">Regarding how to indicate </w:t>
      </w:r>
      <w:r w:rsidR="00132217">
        <w:t xml:space="preserve">paging for </w:t>
      </w:r>
      <w:r>
        <w:t>UE sub-group</w:t>
      </w:r>
      <w:r w:rsidR="00132217">
        <w:t>s, there are some options</w:t>
      </w:r>
      <w:r w:rsidR="00860FCC">
        <w:t>.</w:t>
      </w:r>
    </w:p>
    <w:p w14:paraId="158C049D" w14:textId="36A3BF6C" w:rsidR="00860FCC" w:rsidRDefault="00860FCC" w:rsidP="000D0829">
      <w:pPr>
        <w:pStyle w:val="af7"/>
        <w:numPr>
          <w:ilvl w:val="0"/>
          <w:numId w:val="24"/>
        </w:numPr>
      </w:pPr>
      <w:r>
        <w:t>Option 1:</w:t>
      </w:r>
      <w:r w:rsidR="007A7F4C">
        <w:t xml:space="preserve"> </w:t>
      </w:r>
      <w:r w:rsidR="000D0829">
        <w:t>I</w:t>
      </w:r>
      <w:r>
        <w:t>ndicate</w:t>
      </w:r>
      <w:r w:rsidR="000D0829">
        <w:t xml:space="preserve"> UE </w:t>
      </w:r>
      <w:r w:rsidR="00132217">
        <w:t>sub-</w:t>
      </w:r>
      <w:r w:rsidR="000D0829">
        <w:t>group information in paging DCI</w:t>
      </w:r>
    </w:p>
    <w:p w14:paraId="167783E0" w14:textId="10FE03C4" w:rsidR="00132217" w:rsidRDefault="000D0829" w:rsidP="000D0829">
      <w:pPr>
        <w:pStyle w:val="af7"/>
        <w:numPr>
          <w:ilvl w:val="0"/>
          <w:numId w:val="24"/>
        </w:numPr>
      </w:pPr>
      <w:r>
        <w:t xml:space="preserve">Option 2: </w:t>
      </w:r>
      <w:r w:rsidR="00132217">
        <w:t xml:space="preserve">Use </w:t>
      </w:r>
      <w:r w:rsidR="00132217">
        <w:rPr>
          <w:rFonts w:cs="Arial"/>
          <w:lang w:val="en-US"/>
        </w:rPr>
        <w:t>separate P-RNTIs</w:t>
      </w:r>
      <w:r w:rsidR="00132217">
        <w:t xml:space="preserve"> to pag</w:t>
      </w:r>
      <w:r w:rsidR="0079562D">
        <w:t>e</w:t>
      </w:r>
      <w:r w:rsidR="00132217">
        <w:t xml:space="preserve"> for different UE sub-groups </w:t>
      </w:r>
    </w:p>
    <w:p w14:paraId="3799B508" w14:textId="1029FA2F" w:rsidR="000D0829" w:rsidRDefault="00132217" w:rsidP="000D0829">
      <w:pPr>
        <w:pStyle w:val="af7"/>
        <w:numPr>
          <w:ilvl w:val="0"/>
          <w:numId w:val="24"/>
        </w:numPr>
      </w:pPr>
      <w:r>
        <w:t>Option 3: Use</w:t>
      </w:r>
      <w:r w:rsidR="000D0829">
        <w:t xml:space="preserve"> separate time/frequency resource</w:t>
      </w:r>
      <w:r w:rsidR="0058303D">
        <w:t>s</w:t>
      </w:r>
      <w:r w:rsidR="000D0829">
        <w:t xml:space="preserve"> </w:t>
      </w:r>
      <w:r>
        <w:t>to pag</w:t>
      </w:r>
      <w:r w:rsidR="0079562D">
        <w:t>e</w:t>
      </w:r>
      <w:r w:rsidR="000D0829">
        <w:t xml:space="preserve"> </w:t>
      </w:r>
      <w:r w:rsidR="007A7F4C">
        <w:t xml:space="preserve">for different </w:t>
      </w:r>
      <w:r w:rsidR="00E57CC7">
        <w:t>UE sub-groups</w:t>
      </w:r>
    </w:p>
    <w:p w14:paraId="4883ADB7" w14:textId="6E1525AD" w:rsidR="00175537" w:rsidRDefault="00132217" w:rsidP="00BB7B8B">
      <w:pPr>
        <w:pStyle w:val="af7"/>
        <w:numPr>
          <w:ilvl w:val="0"/>
          <w:numId w:val="24"/>
        </w:numPr>
      </w:pPr>
      <w:r>
        <w:t>Option 4: Use group based WUS to pag</w:t>
      </w:r>
      <w:r w:rsidR="0079562D">
        <w:t>e</w:t>
      </w:r>
      <w:r>
        <w:t xml:space="preserve"> for different UE </w:t>
      </w:r>
      <w:r w:rsidR="00E57CC7">
        <w:t>sub-groups</w:t>
      </w:r>
    </w:p>
    <w:p w14:paraId="2694F8FC" w14:textId="7FCBF147" w:rsidR="00175537" w:rsidRDefault="00CF7A1E" w:rsidP="00175537">
      <w:r>
        <w:t xml:space="preserve">For </w:t>
      </w:r>
      <w:r w:rsidR="0079562D">
        <w:t xml:space="preserve">all the above </w:t>
      </w:r>
      <w:r>
        <w:t xml:space="preserve">Option 1, Option 2 and Option 3, </w:t>
      </w:r>
      <w:r w:rsidR="00175537">
        <w:t xml:space="preserve">the UE still needs to perform </w:t>
      </w:r>
      <w:r>
        <w:t>s</w:t>
      </w:r>
      <w:r w:rsidRPr="00B916EC">
        <w:t>ynchronization</w:t>
      </w:r>
      <w:r>
        <w:t xml:space="preserve"> and PDCCH reception</w:t>
      </w:r>
      <w:r w:rsidR="00175537">
        <w:t xml:space="preserve">. If UE detects that the UE group which the UE belongs to is not paged, the UE may skip </w:t>
      </w:r>
      <w:r>
        <w:t>PDSCH reception</w:t>
      </w:r>
      <w:r w:rsidR="00175537">
        <w:t xml:space="preserve">. </w:t>
      </w:r>
      <w:r>
        <w:t>So these three options</w:t>
      </w:r>
      <w:r w:rsidR="00175537">
        <w:t xml:space="preserve"> can </w:t>
      </w:r>
      <w:r w:rsidR="00175537" w:rsidRPr="007A7F4C">
        <w:t xml:space="preserve">reduce unnecessary paging </w:t>
      </w:r>
      <w:r w:rsidR="00175537">
        <w:t xml:space="preserve">PDSCH </w:t>
      </w:r>
      <w:r w:rsidR="00175537" w:rsidRPr="007A7F4C">
        <w:t>receptions</w:t>
      </w:r>
      <w:r w:rsidR="00175537">
        <w:t>.</w:t>
      </w:r>
    </w:p>
    <w:p w14:paraId="51A538E7" w14:textId="345D779E" w:rsidR="00CF7A1E" w:rsidRDefault="00CF7A1E" w:rsidP="00175537">
      <w:r>
        <w:t xml:space="preserve">For </w:t>
      </w:r>
      <w:r w:rsidR="005B6C42">
        <w:t>O</w:t>
      </w:r>
      <w:r>
        <w:t xml:space="preserve">ption 1, </w:t>
      </w:r>
      <w:r w:rsidR="005B6C42">
        <w:t>partial or all the existing</w:t>
      </w:r>
      <w:r>
        <w:t xml:space="preserve"> 5 </w:t>
      </w:r>
      <w:r w:rsidRPr="00CF7A1E">
        <w:t>reserved</w:t>
      </w:r>
      <w:r w:rsidR="005B6C42">
        <w:t xml:space="preserve"> bits in short message could be used for UE sub-group information indication. It is simple, and has only </w:t>
      </w:r>
      <w:r w:rsidR="0079562D">
        <w:t xml:space="preserve">RAN2 </w:t>
      </w:r>
      <w:r w:rsidR="005B6C42">
        <w:t>impact.</w:t>
      </w:r>
    </w:p>
    <w:p w14:paraId="71BA11EB" w14:textId="2D5D60F8" w:rsidR="005B6C42" w:rsidRDefault="005B6C42" w:rsidP="00175537">
      <w:pPr>
        <w:rPr>
          <w:rFonts w:cs="Arial"/>
        </w:rPr>
      </w:pPr>
      <w:r>
        <w:rPr>
          <w:rFonts w:hint="eastAsia"/>
        </w:rPr>
        <w:t>F</w:t>
      </w:r>
      <w:r>
        <w:t xml:space="preserve">or Option 2, </w:t>
      </w:r>
      <w:r>
        <w:rPr>
          <w:rFonts w:cs="Arial"/>
        </w:rPr>
        <w:t xml:space="preserve">since the P-RNTIs would be specified in the specification, the UE group number is fixed and could not </w:t>
      </w:r>
      <w:r>
        <w:rPr>
          <w:rFonts w:cs="Arial" w:hint="eastAsia"/>
        </w:rPr>
        <w:t xml:space="preserve">be </w:t>
      </w:r>
      <w:r>
        <w:rPr>
          <w:rFonts w:cs="Arial"/>
        </w:rPr>
        <w:t>adjusted based on the paging load</w:t>
      </w:r>
      <w:r>
        <w:rPr>
          <w:rFonts w:cs="Arial" w:hint="eastAsia"/>
        </w:rPr>
        <w:t xml:space="preserve">, which is not </w:t>
      </w:r>
      <w:r w:rsidRPr="005B6C42">
        <w:rPr>
          <w:rFonts w:cs="Arial"/>
        </w:rPr>
        <w:t>flexible</w:t>
      </w:r>
      <w:r>
        <w:rPr>
          <w:rFonts w:cs="Arial"/>
        </w:rPr>
        <w:t>. This</w:t>
      </w:r>
      <w:r w:rsidR="0079562D">
        <w:rPr>
          <w:rFonts w:cs="Arial"/>
        </w:rPr>
        <w:t xml:space="preserve"> option</w:t>
      </w:r>
      <w:r>
        <w:rPr>
          <w:rFonts w:cs="Arial"/>
        </w:rPr>
        <w:t xml:space="preserve"> has impact on both RAN1 and RAN2.</w:t>
      </w:r>
    </w:p>
    <w:p w14:paraId="77947DF3" w14:textId="55CCC61D" w:rsidR="00F22F16" w:rsidRDefault="005B6C42" w:rsidP="00175537">
      <w:pPr>
        <w:rPr>
          <w:rFonts w:cs="Arial"/>
        </w:rPr>
      </w:pPr>
      <w:r>
        <w:rPr>
          <w:rFonts w:cs="Arial"/>
        </w:rPr>
        <w:t xml:space="preserve">For Option 3, </w:t>
      </w:r>
      <w:r w:rsidR="00F75678">
        <w:rPr>
          <w:rFonts w:cs="Arial"/>
        </w:rPr>
        <w:t>network could adjust the UE group number according to the paging load. Furthermore, in the massive UE scenario (e.g. after introducing massive RedCap UEs), this approach could increase the paging capacity without increasing the false alarm probability. I</w:t>
      </w:r>
      <w:r>
        <w:rPr>
          <w:rFonts w:cs="Arial"/>
        </w:rPr>
        <w:t xml:space="preserve">t can be implemented in different ways. </w:t>
      </w:r>
    </w:p>
    <w:p w14:paraId="03E37ABB" w14:textId="76B1BCBB" w:rsidR="00F22F16" w:rsidRPr="00F75678" w:rsidRDefault="00F22F16" w:rsidP="00F75678">
      <w:pPr>
        <w:pStyle w:val="af7"/>
        <w:numPr>
          <w:ilvl w:val="0"/>
          <w:numId w:val="31"/>
        </w:numPr>
        <w:rPr>
          <w:rFonts w:cs="Arial"/>
        </w:rPr>
      </w:pPr>
      <w:r w:rsidRPr="00F75678">
        <w:rPr>
          <w:rFonts w:cs="Arial"/>
        </w:rPr>
        <w:t>Option3-1: C</w:t>
      </w:r>
      <w:r w:rsidR="005B6C42" w:rsidRPr="00F75678">
        <w:rPr>
          <w:rFonts w:cs="Arial"/>
        </w:rPr>
        <w:t>onfigure separate paging search spaces/ CORESETs for different UE sub-group</w:t>
      </w:r>
      <w:r w:rsidR="0079562D">
        <w:rPr>
          <w:rFonts w:cs="Arial"/>
        </w:rPr>
        <w:t>s</w:t>
      </w:r>
      <w:r w:rsidR="005B6C42" w:rsidRPr="00F75678">
        <w:rPr>
          <w:rFonts w:cs="Arial"/>
        </w:rPr>
        <w:t xml:space="preserve">. </w:t>
      </w:r>
    </w:p>
    <w:p w14:paraId="4A6A5777" w14:textId="12FAB3B1" w:rsidR="00F75678" w:rsidRPr="00F75678" w:rsidRDefault="00F22F16" w:rsidP="00F75678">
      <w:pPr>
        <w:pStyle w:val="af7"/>
        <w:numPr>
          <w:ilvl w:val="0"/>
          <w:numId w:val="31"/>
        </w:numPr>
        <w:rPr>
          <w:rFonts w:cs="Arial"/>
        </w:rPr>
      </w:pPr>
      <w:r w:rsidRPr="00F75678">
        <w:rPr>
          <w:rFonts w:cs="Arial"/>
        </w:rPr>
        <w:lastRenderedPageBreak/>
        <w:t xml:space="preserve">Option 3-2: </w:t>
      </w:r>
      <w:r w:rsidR="004008A9" w:rsidRPr="00F75678">
        <w:rPr>
          <w:rFonts w:cs="Arial"/>
        </w:rPr>
        <w:t>E</w:t>
      </w:r>
      <w:r w:rsidR="005B6C42" w:rsidRPr="00F75678">
        <w:rPr>
          <w:rFonts w:cs="Arial"/>
        </w:rPr>
        <w:t xml:space="preserve">xtend </w:t>
      </w:r>
      <w:r w:rsidRPr="00F75678">
        <w:rPr>
          <w:rFonts w:cs="Arial"/>
        </w:rPr>
        <w:t xml:space="preserve">a </w:t>
      </w:r>
      <w:r w:rsidR="005B6C42" w:rsidRPr="00F75678">
        <w:rPr>
          <w:rFonts w:cs="Arial"/>
        </w:rPr>
        <w:t xml:space="preserve">PO to </w:t>
      </w:r>
      <w:r>
        <w:t xml:space="preserve">consist ‘X*S’ </w:t>
      </w:r>
      <w:r w:rsidRPr="000D220B">
        <w:t xml:space="preserve">consecutive </w:t>
      </w:r>
      <w:r>
        <w:t>PDCCH monitoring occasions</w:t>
      </w:r>
      <w:r w:rsidRPr="00F22F16">
        <w:rPr>
          <w:lang w:eastAsia="ko-KR"/>
        </w:rPr>
        <w:t xml:space="preserve"> </w:t>
      </w:r>
      <w:r>
        <w:rPr>
          <w:lang w:eastAsia="ko-KR"/>
        </w:rPr>
        <w:t xml:space="preserve">which is similar to the case in NR-U, where X is the UE group number. </w:t>
      </w:r>
      <w:r w:rsidRPr="00351FF4">
        <w:rPr>
          <w:lang w:eastAsia="ko-KR"/>
        </w:rPr>
        <w:t>The</w:t>
      </w:r>
      <w:r w:rsidRPr="00351FF4">
        <w:t xml:space="preserve"> [x*S+K]</w:t>
      </w:r>
      <w:r w:rsidRPr="00F75678">
        <w:rPr>
          <w:vertAlign w:val="superscript"/>
        </w:rPr>
        <w:t>th</w:t>
      </w:r>
      <w:r w:rsidRPr="00351FF4">
        <w:t xml:space="preserve"> </w:t>
      </w:r>
      <w:r w:rsidRPr="00351FF4">
        <w:rPr>
          <w:lang w:eastAsia="ko-KR"/>
        </w:rPr>
        <w:t xml:space="preserve">PDCCH </w:t>
      </w:r>
      <w:r w:rsidRPr="00351FF4">
        <w:t xml:space="preserve">monitoring occasion </w:t>
      </w:r>
      <w:r w:rsidRPr="00351FF4">
        <w:rPr>
          <w:lang w:eastAsia="ko-KR"/>
        </w:rPr>
        <w:t xml:space="preserve">for paging </w:t>
      </w:r>
      <w:r w:rsidRPr="00351FF4">
        <w:t>in the PO correspond</w:t>
      </w:r>
      <w:r w:rsidRPr="00351FF4">
        <w:rPr>
          <w:lang w:eastAsia="ko-KR"/>
        </w:rPr>
        <w:t>s</w:t>
      </w:r>
      <w:r w:rsidRPr="00351FF4">
        <w:t xml:space="preserve"> to the K</w:t>
      </w:r>
      <w:r w:rsidRPr="00F75678">
        <w:rPr>
          <w:vertAlign w:val="superscript"/>
          <w:lang w:eastAsia="ko-KR"/>
        </w:rPr>
        <w:t>th</w:t>
      </w:r>
      <w:r w:rsidRPr="00351FF4">
        <w:rPr>
          <w:lang w:eastAsia="ko-KR"/>
        </w:rPr>
        <w:t xml:space="preserve"> </w:t>
      </w:r>
      <w:r w:rsidRPr="00351FF4">
        <w:t>transmitted SSB, where x=0,1,…,X-1, K=1,2,…,S</w:t>
      </w:r>
      <w:r w:rsidRPr="00351FF4">
        <w:rPr>
          <w:lang w:eastAsia="ko-KR"/>
        </w:rPr>
        <w:t>.</w:t>
      </w:r>
      <w:r w:rsidR="005B6C42" w:rsidRPr="00F75678">
        <w:rPr>
          <w:rFonts w:cs="Arial"/>
        </w:rPr>
        <w:t xml:space="preserve"> </w:t>
      </w:r>
    </w:p>
    <w:p w14:paraId="2F38704D" w14:textId="426CCF56" w:rsidR="004008A9" w:rsidRPr="00F75678" w:rsidRDefault="0079562D" w:rsidP="0079562D">
      <w:r w:rsidRPr="0079562D">
        <w:t>For option 3-1, a UE monitors</w:t>
      </w:r>
      <w:r w:rsidR="00F75678" w:rsidRPr="0079562D">
        <w:t xml:space="preserve"> </w:t>
      </w:r>
      <w:r>
        <w:rPr>
          <w:rFonts w:hint="eastAsia"/>
        </w:rPr>
        <w:t>P-RNTI scrambled</w:t>
      </w:r>
      <w:r w:rsidRPr="0079562D">
        <w:t xml:space="preserve"> </w:t>
      </w:r>
      <w:r w:rsidR="00F75678" w:rsidRPr="0079562D">
        <w:t>PDCCH</w:t>
      </w:r>
      <w:r w:rsidRPr="0079562D">
        <w:t xml:space="preserve"> based on the paging search space/ CORESET </w:t>
      </w:r>
      <w:r w:rsidR="00F75678" w:rsidRPr="0079562D">
        <w:t xml:space="preserve">corresponding to </w:t>
      </w:r>
      <w:r w:rsidR="00F75678">
        <w:t>UE group which the UE belongs to. For option 3-2, PO pattern introduced in Rel-16 NR-U can be reused, but the UE behaviour is different. For UE sub-group</w:t>
      </w:r>
      <w:r w:rsidR="00E57CC7">
        <w:t>ing</w:t>
      </w:r>
      <w:r w:rsidR="00F75678">
        <w:t xml:space="preserve"> based paging, </w:t>
      </w:r>
      <w:r w:rsidR="00F75678" w:rsidRPr="0079562D">
        <w:t xml:space="preserve">a UE monitors </w:t>
      </w:r>
      <w:r w:rsidR="00F75678">
        <w:rPr>
          <w:rFonts w:hint="eastAsia"/>
        </w:rPr>
        <w:t>P-RNTI scrambled</w:t>
      </w:r>
      <w:r w:rsidR="00F75678" w:rsidRPr="0079562D">
        <w:t xml:space="preserve"> PDCCH on the PDCCH monitoring occasion(s) </w:t>
      </w:r>
      <w:r>
        <w:t xml:space="preserve">in a PO </w:t>
      </w:r>
      <w:r w:rsidR="00F75678" w:rsidRPr="0079562D">
        <w:t xml:space="preserve">corresponding to </w:t>
      </w:r>
      <w:r>
        <w:t xml:space="preserve">the </w:t>
      </w:r>
      <w:r w:rsidR="00F75678">
        <w:t>UE group which the UE belongs to.</w:t>
      </w:r>
      <w:r w:rsidR="00F75678">
        <w:rPr>
          <w:rFonts w:hint="eastAsia"/>
        </w:rPr>
        <w:t xml:space="preserve"> </w:t>
      </w:r>
      <w:r w:rsidR="004008A9">
        <w:t>In our view, option 3-2 is simpler than option 3-</w:t>
      </w:r>
      <w:r w:rsidR="00F75678">
        <w:t>1</w:t>
      </w:r>
      <w:r>
        <w:t>.</w:t>
      </w:r>
    </w:p>
    <w:p w14:paraId="7A246180" w14:textId="1EC0C482" w:rsidR="00465178" w:rsidRPr="00175537" w:rsidRDefault="00F75678" w:rsidP="00465178">
      <w:r>
        <w:t xml:space="preserve">For option 4, the WUS could be either sequence-based or PDCCH-based. If sequence-based WUS is used, </w:t>
      </w:r>
      <w:r w:rsidR="0079562D">
        <w:t>a</w:t>
      </w:r>
      <w:r w:rsidR="00465178">
        <w:t xml:space="preserve"> UE try to receive WUS before its PO. I</w:t>
      </w:r>
      <w:r>
        <w:t xml:space="preserve">f </w:t>
      </w:r>
      <w:r w:rsidR="00465178">
        <w:t>there is no paging for a UE group, the UEs belonging to this UE group may skip s</w:t>
      </w:r>
      <w:r w:rsidR="00465178" w:rsidRPr="00B916EC">
        <w:t>ynchronization</w:t>
      </w:r>
      <w:r w:rsidR="00465178">
        <w:t>, PDCCH reception and PDSCH reception</w:t>
      </w:r>
      <w:r w:rsidR="0079562D">
        <w:t xml:space="preserve"> for paging</w:t>
      </w:r>
      <w:r w:rsidR="00465178">
        <w:t>.</w:t>
      </w:r>
      <w:r w:rsidR="00465178" w:rsidRPr="00465178">
        <w:t xml:space="preserve"> </w:t>
      </w:r>
      <w:r w:rsidR="00465178">
        <w:t>If PDCCH-based WUS is used, the UE still needs s</w:t>
      </w:r>
      <w:r w:rsidR="00465178" w:rsidRPr="00B916EC">
        <w:t>ynchronization</w:t>
      </w:r>
      <w:r w:rsidR="00465178">
        <w:t xml:space="preserve"> for the WUS reception. If there is no paging for a UE group, the UEs belonging to this UE group may skip PDCCH reception and PDSCH reception</w:t>
      </w:r>
      <w:r w:rsidR="0079562D">
        <w:t xml:space="preserve"> for paging</w:t>
      </w:r>
      <w:r w:rsidR="00465178">
        <w:t xml:space="preserve">. Given that the WUS design has </w:t>
      </w:r>
      <w:r w:rsidR="00465178" w:rsidRPr="00465178">
        <w:t xml:space="preserve">significant </w:t>
      </w:r>
      <w:r w:rsidR="00465178">
        <w:rPr>
          <w:rFonts w:cs="Arial"/>
        </w:rPr>
        <w:t xml:space="preserve">impact on RAN1, we think it is better to </w:t>
      </w:r>
      <w:r w:rsidR="00465178">
        <w:rPr>
          <w:rFonts w:cs="Arial" w:hint="eastAsia"/>
        </w:rPr>
        <w:t xml:space="preserve">leave it to RAN1 </w:t>
      </w:r>
      <w:r w:rsidR="00465178">
        <w:rPr>
          <w:rFonts w:cs="Arial"/>
        </w:rPr>
        <w:t xml:space="preserve">to </w:t>
      </w:r>
      <w:r w:rsidR="00EE3B74">
        <w:rPr>
          <w:rFonts w:cs="Arial"/>
        </w:rPr>
        <w:t>evaluate whether this option is</w:t>
      </w:r>
      <w:r w:rsidR="00465178">
        <w:rPr>
          <w:rFonts w:cs="Arial"/>
        </w:rPr>
        <w:t xml:space="preserve"> </w:t>
      </w:r>
      <w:r w:rsidR="00EE3B74" w:rsidRPr="00EE3B74">
        <w:t>feasible</w:t>
      </w:r>
      <w:r w:rsidR="00465178" w:rsidRPr="00EE3B74">
        <w:rPr>
          <w:rFonts w:hint="eastAsia"/>
        </w:rPr>
        <w:t>.</w:t>
      </w:r>
    </w:p>
    <w:p w14:paraId="154F0657" w14:textId="27EED97D" w:rsidR="002B2A97" w:rsidRDefault="00673907" w:rsidP="00BB7B8B">
      <w:bookmarkStart w:id="7" w:name="OLE_LINK3"/>
      <w:r>
        <w:t>C</w:t>
      </w:r>
      <w:r w:rsidRPr="007F27DA">
        <w:t xml:space="preserve">omparison </w:t>
      </w:r>
      <w:r w:rsidR="007F27DA">
        <w:t xml:space="preserve">of </w:t>
      </w:r>
      <w:r w:rsidR="002B2A97">
        <w:t xml:space="preserve">candidate </w:t>
      </w:r>
      <w:r w:rsidR="005201F9">
        <w:t>solutions for UE sub-grouping based paging</w:t>
      </w:r>
      <w:bookmarkEnd w:id="7"/>
      <w:r w:rsidR="002B2A97">
        <w:t xml:space="preserve"> </w:t>
      </w:r>
      <w:r>
        <w:t>is</w:t>
      </w:r>
      <w:r w:rsidR="002B2A97">
        <w:t xml:space="preserve"> </w:t>
      </w:r>
      <w:r w:rsidR="007F27DA">
        <w:t>given in the table below.</w:t>
      </w:r>
    </w:p>
    <w:p w14:paraId="50E04296" w14:textId="1B6AA5D0" w:rsidR="00D83DBC" w:rsidRPr="00623F88" w:rsidRDefault="00D83DBC" w:rsidP="00D83DBC">
      <w:pPr>
        <w:jc w:val="center"/>
        <w:rPr>
          <w:b/>
        </w:rPr>
      </w:pPr>
      <w:r w:rsidRPr="00623F88">
        <w:rPr>
          <w:b/>
        </w:rPr>
        <w:t xml:space="preserve">Table 1 </w:t>
      </w:r>
      <w:r w:rsidR="006167C2" w:rsidRPr="00623F88">
        <w:rPr>
          <w:b/>
        </w:rPr>
        <w:t>summary</w:t>
      </w:r>
      <w:r w:rsidRPr="00623F88">
        <w:rPr>
          <w:b/>
        </w:rPr>
        <w:t xml:space="preserve"> of candidate </w:t>
      </w:r>
      <w:r w:rsidR="005201F9" w:rsidRPr="00623F88">
        <w:rPr>
          <w:b/>
        </w:rPr>
        <w:t>solutions for UE sub-grouping based paging</w:t>
      </w:r>
    </w:p>
    <w:tbl>
      <w:tblPr>
        <w:tblStyle w:val="afc"/>
        <w:tblW w:w="0" w:type="auto"/>
        <w:tblLook w:val="04A0" w:firstRow="1" w:lastRow="0" w:firstColumn="1" w:lastColumn="0" w:noHBand="0" w:noVBand="1"/>
      </w:tblPr>
      <w:tblGrid>
        <w:gridCol w:w="2407"/>
        <w:gridCol w:w="2407"/>
        <w:gridCol w:w="2407"/>
        <w:gridCol w:w="2408"/>
      </w:tblGrid>
      <w:tr w:rsidR="007F27DA" w14:paraId="2882BEA0" w14:textId="77777777" w:rsidTr="007F27DA">
        <w:tc>
          <w:tcPr>
            <w:tcW w:w="2407" w:type="dxa"/>
          </w:tcPr>
          <w:p w14:paraId="466755C0" w14:textId="3AF15E68" w:rsidR="007F27DA" w:rsidRDefault="007F27DA" w:rsidP="007F27DA">
            <w:r>
              <w:t xml:space="preserve">Candidate </w:t>
            </w:r>
            <w:r w:rsidR="005201F9">
              <w:t>solution</w:t>
            </w:r>
          </w:p>
        </w:tc>
        <w:tc>
          <w:tcPr>
            <w:tcW w:w="2407" w:type="dxa"/>
          </w:tcPr>
          <w:p w14:paraId="055177C0" w14:textId="67E0B134" w:rsidR="007F27DA" w:rsidRDefault="000054B7" w:rsidP="007F27DA">
            <w:r>
              <w:rPr>
                <w:rFonts w:hint="eastAsia"/>
              </w:rPr>
              <w:t>Advantage</w:t>
            </w:r>
          </w:p>
        </w:tc>
        <w:tc>
          <w:tcPr>
            <w:tcW w:w="2407" w:type="dxa"/>
          </w:tcPr>
          <w:p w14:paraId="216BC1CA" w14:textId="0720562E" w:rsidR="007F27DA" w:rsidRDefault="007F27DA" w:rsidP="007F27DA">
            <w:r>
              <w:rPr>
                <w:rFonts w:hint="eastAsia"/>
              </w:rPr>
              <w:t>R</w:t>
            </w:r>
            <w:r>
              <w:t>AN1</w:t>
            </w:r>
            <w:r w:rsidR="000054B7">
              <w:rPr>
                <w:rFonts w:hint="eastAsia"/>
              </w:rPr>
              <w:t xml:space="preserve"> impacts</w:t>
            </w:r>
          </w:p>
        </w:tc>
        <w:tc>
          <w:tcPr>
            <w:tcW w:w="2408" w:type="dxa"/>
          </w:tcPr>
          <w:p w14:paraId="3DF62F56" w14:textId="7E13850B" w:rsidR="007F27DA" w:rsidRDefault="007F27DA" w:rsidP="00AB7D5D">
            <w:r>
              <w:rPr>
                <w:rFonts w:hint="eastAsia"/>
              </w:rPr>
              <w:t>R</w:t>
            </w:r>
            <w:r>
              <w:t>AN</w:t>
            </w:r>
            <w:r w:rsidR="00D13324">
              <w:t>2</w:t>
            </w:r>
            <w:r w:rsidR="00AB7D5D">
              <w:rPr>
                <w:rFonts w:hint="eastAsia"/>
              </w:rPr>
              <w:t xml:space="preserve"> impacts</w:t>
            </w:r>
          </w:p>
        </w:tc>
      </w:tr>
      <w:tr w:rsidR="007F27DA" w14:paraId="3E22FE9B" w14:textId="77777777" w:rsidTr="007F27DA">
        <w:tc>
          <w:tcPr>
            <w:tcW w:w="2407" w:type="dxa"/>
          </w:tcPr>
          <w:p w14:paraId="3AD7C56F" w14:textId="1D68E7D1" w:rsidR="007F27DA" w:rsidRDefault="00D13324" w:rsidP="00D13324">
            <w:r>
              <w:rPr>
                <w:rFonts w:hint="eastAsia"/>
              </w:rPr>
              <w:t>U</w:t>
            </w:r>
            <w:r>
              <w:t xml:space="preserve">E </w:t>
            </w:r>
            <w:r w:rsidR="00257B23">
              <w:t>sub-group</w:t>
            </w:r>
            <w:r w:rsidR="00E57CC7">
              <w:t>ing</w:t>
            </w:r>
            <w:r w:rsidR="00257B23">
              <w:t xml:space="preserve"> </w:t>
            </w:r>
            <w:r>
              <w:t xml:space="preserve">based paging with UE group indication in paging DCI </w:t>
            </w:r>
          </w:p>
        </w:tc>
        <w:tc>
          <w:tcPr>
            <w:tcW w:w="2407" w:type="dxa"/>
          </w:tcPr>
          <w:p w14:paraId="02BE0DD7" w14:textId="77777777" w:rsidR="007F27DA" w:rsidRDefault="00D13324" w:rsidP="00BB7B8B">
            <w:r>
              <w:t xml:space="preserve">May reduce </w:t>
            </w:r>
            <w:r w:rsidRPr="00141C93">
              <w:t>unnecessary</w:t>
            </w:r>
            <w:r>
              <w:t xml:space="preserve"> paging PDSCH reception </w:t>
            </w:r>
          </w:p>
        </w:tc>
        <w:tc>
          <w:tcPr>
            <w:tcW w:w="2407" w:type="dxa"/>
          </w:tcPr>
          <w:p w14:paraId="5025B4C4" w14:textId="08C29DBD" w:rsidR="007F27DA" w:rsidRDefault="00257B23" w:rsidP="00BB7B8B">
            <w:r>
              <w:rPr>
                <w:rFonts w:hint="eastAsia"/>
              </w:rPr>
              <w:t>N</w:t>
            </w:r>
            <w:r>
              <w:t>/A</w:t>
            </w:r>
          </w:p>
        </w:tc>
        <w:tc>
          <w:tcPr>
            <w:tcW w:w="2408" w:type="dxa"/>
          </w:tcPr>
          <w:p w14:paraId="51949DDE" w14:textId="77777777" w:rsidR="007F27DA" w:rsidRDefault="00D13324" w:rsidP="00BB7B8B">
            <w:r>
              <w:rPr>
                <w:rFonts w:hint="eastAsia"/>
              </w:rPr>
              <w:t>U</w:t>
            </w:r>
            <w:r>
              <w:t>E grouping method</w:t>
            </w:r>
          </w:p>
          <w:p w14:paraId="72DAC47D" w14:textId="77777777" w:rsidR="0097276E" w:rsidRDefault="00257B23" w:rsidP="00257B23">
            <w:r>
              <w:t>I</w:t>
            </w:r>
            <w:r w:rsidRPr="00257B23">
              <w:t xml:space="preserve">nterpretation </w:t>
            </w:r>
            <w:r>
              <w:t>for the reserved bits in</w:t>
            </w:r>
            <w:r w:rsidRPr="00257B23">
              <w:t xml:space="preserve"> </w:t>
            </w:r>
            <w:r w:rsidR="00FE3F4A">
              <w:t>Short message</w:t>
            </w:r>
          </w:p>
          <w:p w14:paraId="4D79363F" w14:textId="104B606A" w:rsidR="00623F88" w:rsidRDefault="00623F88" w:rsidP="00257B23">
            <w:r>
              <w:t>paging procedure</w:t>
            </w:r>
          </w:p>
        </w:tc>
      </w:tr>
      <w:tr w:rsidR="00257B23" w14:paraId="27680D4D" w14:textId="77777777" w:rsidTr="007F27DA">
        <w:tc>
          <w:tcPr>
            <w:tcW w:w="2407" w:type="dxa"/>
          </w:tcPr>
          <w:p w14:paraId="6D41B9CC" w14:textId="32FB6640" w:rsidR="00257B23" w:rsidRDefault="00257B23" w:rsidP="00D13324">
            <w:r>
              <w:rPr>
                <w:rFonts w:hint="eastAsia"/>
              </w:rPr>
              <w:t>U</w:t>
            </w:r>
            <w:r>
              <w:t>E sub-group</w:t>
            </w:r>
            <w:r w:rsidR="00E57CC7">
              <w:t>ing</w:t>
            </w:r>
            <w:r>
              <w:t xml:space="preserve"> based paging with multiple P-RNTI</w:t>
            </w:r>
          </w:p>
        </w:tc>
        <w:tc>
          <w:tcPr>
            <w:tcW w:w="2407" w:type="dxa"/>
          </w:tcPr>
          <w:p w14:paraId="0D81C884" w14:textId="42FC8EF0" w:rsidR="00257B23" w:rsidRDefault="00257B23" w:rsidP="00BB7B8B">
            <w:r>
              <w:t xml:space="preserve">May reduce </w:t>
            </w:r>
            <w:r w:rsidRPr="00141C93">
              <w:t>unnecessary</w:t>
            </w:r>
            <w:r>
              <w:t xml:space="preserve"> paging PDSCH reception</w:t>
            </w:r>
          </w:p>
        </w:tc>
        <w:tc>
          <w:tcPr>
            <w:tcW w:w="2407" w:type="dxa"/>
          </w:tcPr>
          <w:p w14:paraId="46F617BD" w14:textId="333A777E" w:rsidR="00257B23" w:rsidRDefault="00623F88" w:rsidP="00BB7B8B">
            <w:r>
              <w:t>Define multiple P-RNTI</w:t>
            </w:r>
          </w:p>
        </w:tc>
        <w:tc>
          <w:tcPr>
            <w:tcW w:w="2408" w:type="dxa"/>
          </w:tcPr>
          <w:p w14:paraId="44294489" w14:textId="77777777" w:rsidR="00623F88" w:rsidRDefault="00623F88" w:rsidP="00623F88">
            <w:r>
              <w:rPr>
                <w:rFonts w:hint="eastAsia"/>
              </w:rPr>
              <w:t>U</w:t>
            </w:r>
            <w:r>
              <w:t>E grouping method</w:t>
            </w:r>
          </w:p>
          <w:p w14:paraId="69F998CE" w14:textId="24167E65" w:rsidR="00257B23" w:rsidRDefault="00623F88" w:rsidP="00623F88">
            <w:r>
              <w:t>paging procedure</w:t>
            </w:r>
          </w:p>
        </w:tc>
      </w:tr>
      <w:tr w:rsidR="007F27DA" w14:paraId="7D7FE835" w14:textId="77777777" w:rsidTr="007F27DA">
        <w:tc>
          <w:tcPr>
            <w:tcW w:w="2407" w:type="dxa"/>
          </w:tcPr>
          <w:p w14:paraId="5F8E537A" w14:textId="77D31ED8" w:rsidR="007F27DA" w:rsidRDefault="00D13324" w:rsidP="00BB7B8B">
            <w:r>
              <w:rPr>
                <w:rFonts w:hint="eastAsia"/>
              </w:rPr>
              <w:t>U</w:t>
            </w:r>
            <w:r>
              <w:t xml:space="preserve">E </w:t>
            </w:r>
            <w:r w:rsidR="00257B23">
              <w:t>sub-group</w:t>
            </w:r>
            <w:r w:rsidR="00E57CC7">
              <w:t>ing</w:t>
            </w:r>
            <w:r w:rsidR="00257B23">
              <w:t xml:space="preserve"> based paging</w:t>
            </w:r>
            <w:r>
              <w:t xml:space="preserve"> with separate</w:t>
            </w:r>
            <w:r w:rsidR="0097276E">
              <w:t xml:space="preserve"> paging</w:t>
            </w:r>
            <w:r>
              <w:t xml:space="preserve"> time/frequency resource configuration for different UE groups</w:t>
            </w:r>
          </w:p>
        </w:tc>
        <w:tc>
          <w:tcPr>
            <w:tcW w:w="2407" w:type="dxa"/>
          </w:tcPr>
          <w:p w14:paraId="3E846900" w14:textId="77777777" w:rsidR="007F27DA" w:rsidRDefault="00D13324" w:rsidP="00257B23">
            <w:r>
              <w:t xml:space="preserve">May reduce </w:t>
            </w:r>
            <w:r w:rsidRPr="00141C93">
              <w:t>unnecessary</w:t>
            </w:r>
            <w:r>
              <w:t xml:space="preserve"> paging PDSCH reception</w:t>
            </w:r>
          </w:p>
          <w:p w14:paraId="722560FC" w14:textId="5B87E52C" w:rsidR="00623F88" w:rsidRDefault="00623F88" w:rsidP="00257B23">
            <w:r>
              <w:t>UE group number is adjustable</w:t>
            </w:r>
          </w:p>
        </w:tc>
        <w:tc>
          <w:tcPr>
            <w:tcW w:w="2407" w:type="dxa"/>
          </w:tcPr>
          <w:p w14:paraId="1F069271" w14:textId="5B210119" w:rsidR="007F27DA" w:rsidRDefault="00257B23" w:rsidP="00257B23">
            <w:r>
              <w:t xml:space="preserve">Require multiple paging </w:t>
            </w:r>
            <w:r w:rsidRPr="00F75678">
              <w:rPr>
                <w:rFonts w:cs="Arial"/>
              </w:rPr>
              <w:t xml:space="preserve"> search spaces/ CORESETs</w:t>
            </w:r>
            <w:r>
              <w:rPr>
                <w:rFonts w:cs="Arial"/>
              </w:rPr>
              <w:t xml:space="preserve"> configuration</w:t>
            </w:r>
          </w:p>
        </w:tc>
        <w:tc>
          <w:tcPr>
            <w:tcW w:w="2408" w:type="dxa"/>
          </w:tcPr>
          <w:p w14:paraId="5A2CCC4B" w14:textId="77777777" w:rsidR="007F27DA" w:rsidRDefault="00D13324" w:rsidP="00BB7B8B">
            <w:r>
              <w:rPr>
                <w:rFonts w:hint="eastAsia"/>
              </w:rPr>
              <w:t>U</w:t>
            </w:r>
            <w:r>
              <w:t>E grouping method</w:t>
            </w:r>
          </w:p>
          <w:p w14:paraId="3807460D" w14:textId="04DF0135" w:rsidR="00623F88" w:rsidRDefault="00257B23" w:rsidP="00BB7B8B">
            <w:r>
              <w:t xml:space="preserve">paging </w:t>
            </w:r>
            <w:bookmarkStart w:id="8" w:name="_GoBack"/>
            <w:bookmarkEnd w:id="8"/>
            <w:r w:rsidRPr="00F75678">
              <w:rPr>
                <w:rFonts w:cs="Arial"/>
              </w:rPr>
              <w:t>search spaces/ CORESETs</w:t>
            </w:r>
            <w:r>
              <w:rPr>
                <w:rFonts w:cs="Arial"/>
              </w:rPr>
              <w:t xml:space="preserve"> configuration</w:t>
            </w:r>
            <w:r>
              <w:t xml:space="preserve"> </w:t>
            </w:r>
          </w:p>
          <w:p w14:paraId="1EA00F83" w14:textId="044E16BB" w:rsidR="00D13324" w:rsidRDefault="0097276E" w:rsidP="00BB7B8B">
            <w:r>
              <w:t>p</w:t>
            </w:r>
            <w:r w:rsidR="00D13324">
              <w:t>aging procedure</w:t>
            </w:r>
          </w:p>
        </w:tc>
      </w:tr>
      <w:tr w:rsidR="00FE3F4A" w14:paraId="3451E12F" w14:textId="77777777" w:rsidTr="007F27DA">
        <w:tc>
          <w:tcPr>
            <w:tcW w:w="2407" w:type="dxa"/>
          </w:tcPr>
          <w:p w14:paraId="0CB17048" w14:textId="61AE1608" w:rsidR="00FE3F4A" w:rsidRDefault="00FE3F4A" w:rsidP="00FE3F4A">
            <w:r>
              <w:rPr>
                <w:rFonts w:hint="eastAsia"/>
              </w:rPr>
              <w:t>U</w:t>
            </w:r>
            <w:r>
              <w:t xml:space="preserve">E </w:t>
            </w:r>
            <w:r w:rsidR="00257B23">
              <w:t>sub-group</w:t>
            </w:r>
            <w:r w:rsidR="00E57CC7">
              <w:t>ing</w:t>
            </w:r>
            <w:r w:rsidR="00257B23">
              <w:t xml:space="preserve"> based paging</w:t>
            </w:r>
            <w:r>
              <w:t xml:space="preserve"> with</w:t>
            </w:r>
            <w:r w:rsidR="0079562D">
              <w:t xml:space="preserve"> separate</w:t>
            </w:r>
            <w:r>
              <w:t xml:space="preserve"> PDCCH monitoring occasions for different UE groups</w:t>
            </w:r>
          </w:p>
        </w:tc>
        <w:tc>
          <w:tcPr>
            <w:tcW w:w="2407" w:type="dxa"/>
          </w:tcPr>
          <w:p w14:paraId="62F63608" w14:textId="77777777" w:rsidR="00FE3F4A" w:rsidRDefault="00257B23" w:rsidP="00BB7B8B">
            <w:r>
              <w:t xml:space="preserve">May reduce </w:t>
            </w:r>
            <w:r w:rsidRPr="00141C93">
              <w:t>unnecessary</w:t>
            </w:r>
            <w:r>
              <w:t xml:space="preserve"> paging PDSCH reception</w:t>
            </w:r>
          </w:p>
          <w:p w14:paraId="0E2D2E29" w14:textId="0EFBB5B7" w:rsidR="00623F88" w:rsidRPr="00FE3F4A" w:rsidRDefault="00623F88" w:rsidP="00BB7B8B">
            <w:r>
              <w:t>UE group number is adjustable</w:t>
            </w:r>
          </w:p>
        </w:tc>
        <w:tc>
          <w:tcPr>
            <w:tcW w:w="2407" w:type="dxa"/>
          </w:tcPr>
          <w:p w14:paraId="7650909D" w14:textId="198BAA09" w:rsidR="00FE3F4A" w:rsidRDefault="00897CF1" w:rsidP="00897CF1">
            <w:r>
              <w:t xml:space="preserve">A </w:t>
            </w:r>
            <w:r>
              <w:rPr>
                <w:rFonts w:hint="eastAsia"/>
              </w:rPr>
              <w:t>P</w:t>
            </w:r>
            <w:r>
              <w:t>O consists more PDCCH monitoring occasion</w:t>
            </w:r>
          </w:p>
        </w:tc>
        <w:tc>
          <w:tcPr>
            <w:tcW w:w="2408" w:type="dxa"/>
          </w:tcPr>
          <w:p w14:paraId="2D8D61B0" w14:textId="77777777" w:rsidR="00623F88" w:rsidRDefault="00623F88" w:rsidP="00623F88">
            <w:r>
              <w:rPr>
                <w:rFonts w:hint="eastAsia"/>
              </w:rPr>
              <w:t>U</w:t>
            </w:r>
            <w:r>
              <w:t>E grouping method</w:t>
            </w:r>
          </w:p>
          <w:p w14:paraId="0BC8E04F" w14:textId="380C3017" w:rsidR="00FE3F4A" w:rsidRDefault="00623F88" w:rsidP="00BB7B8B">
            <w:r>
              <w:t>paging procedure</w:t>
            </w:r>
          </w:p>
        </w:tc>
      </w:tr>
      <w:tr w:rsidR="007F27DA" w14:paraId="6753E0B7" w14:textId="77777777" w:rsidTr="007F27DA">
        <w:tc>
          <w:tcPr>
            <w:tcW w:w="2407" w:type="dxa"/>
          </w:tcPr>
          <w:p w14:paraId="2EFC2E5E" w14:textId="478131DC" w:rsidR="007F27DA" w:rsidRDefault="00FE3F4A" w:rsidP="00D83DBC">
            <w:r>
              <w:t>G</w:t>
            </w:r>
            <w:r w:rsidR="00345263">
              <w:rPr>
                <w:rFonts w:hint="eastAsia"/>
              </w:rPr>
              <w:t>W</w:t>
            </w:r>
            <w:r w:rsidR="00345263">
              <w:t>US-</w:t>
            </w:r>
            <w:r w:rsidR="00D83DBC">
              <w:t>based</w:t>
            </w:r>
            <w:r w:rsidR="00D13324">
              <w:t xml:space="preserve"> paging</w:t>
            </w:r>
          </w:p>
        </w:tc>
        <w:tc>
          <w:tcPr>
            <w:tcW w:w="2407" w:type="dxa"/>
          </w:tcPr>
          <w:p w14:paraId="1B8BA265" w14:textId="32391017" w:rsidR="007F27DA" w:rsidRDefault="00D13324" w:rsidP="00BB7B8B">
            <w:r>
              <w:t xml:space="preserve">May reduce </w:t>
            </w:r>
            <w:r w:rsidRPr="00141C93">
              <w:t>unnecessary</w:t>
            </w:r>
            <w:r>
              <w:t xml:space="preserve"> synchronization and</w:t>
            </w:r>
            <w:r w:rsidR="00FE3F4A">
              <w:t>/or</w:t>
            </w:r>
            <w:r>
              <w:t xml:space="preserve"> paging PDCCH&amp;PDSCH reception</w:t>
            </w:r>
          </w:p>
        </w:tc>
        <w:tc>
          <w:tcPr>
            <w:tcW w:w="2407" w:type="dxa"/>
          </w:tcPr>
          <w:p w14:paraId="56E1B2CA" w14:textId="77777777" w:rsidR="007F27DA" w:rsidRDefault="00D13324" w:rsidP="00BB7B8B">
            <w:r>
              <w:rPr>
                <w:rFonts w:hint="eastAsia"/>
              </w:rPr>
              <w:t>W</w:t>
            </w:r>
            <w:r>
              <w:t>US design</w:t>
            </w:r>
          </w:p>
          <w:p w14:paraId="2B94CEC5" w14:textId="721754E3" w:rsidR="0097276E" w:rsidRDefault="0097276E" w:rsidP="00BB7B8B"/>
        </w:tc>
        <w:tc>
          <w:tcPr>
            <w:tcW w:w="2408" w:type="dxa"/>
          </w:tcPr>
          <w:p w14:paraId="06CD17D0" w14:textId="77777777" w:rsidR="007F27DA" w:rsidRDefault="00D13324" w:rsidP="00BB7B8B">
            <w:r>
              <w:rPr>
                <w:rFonts w:hint="eastAsia"/>
              </w:rPr>
              <w:t>U</w:t>
            </w:r>
            <w:r>
              <w:t>E grouping method</w:t>
            </w:r>
          </w:p>
          <w:p w14:paraId="05173B8A" w14:textId="79428F5C" w:rsidR="00E60D34" w:rsidRDefault="00E57CC7" w:rsidP="00BB7B8B">
            <w:r>
              <w:t>G</w:t>
            </w:r>
            <w:r w:rsidR="009E51CF">
              <w:t>WUS-</w:t>
            </w:r>
            <w:r w:rsidR="0097276E">
              <w:t>based p</w:t>
            </w:r>
            <w:r w:rsidR="00E60D34">
              <w:t>aging procedure</w:t>
            </w:r>
          </w:p>
        </w:tc>
      </w:tr>
    </w:tbl>
    <w:p w14:paraId="17E0C68B" w14:textId="72CB1B39" w:rsidR="007F27DA" w:rsidRDefault="007F27DA" w:rsidP="00BB7B8B"/>
    <w:p w14:paraId="74E04261" w14:textId="7A489ED6" w:rsidR="00623F88" w:rsidRDefault="00623F88" w:rsidP="00BB7B8B">
      <w:r>
        <w:t>Based on the c</w:t>
      </w:r>
      <w:r w:rsidRPr="007F27DA">
        <w:t xml:space="preserve">omparison </w:t>
      </w:r>
      <w:r>
        <w:t>of candidate solutions for UE sub-grouping based paging, we prefer option 1 and option 3-2, since both the options are simple and has no or limited impact on RAN1.</w:t>
      </w:r>
    </w:p>
    <w:p w14:paraId="252D71DA" w14:textId="552C5351" w:rsidR="00D83DBC" w:rsidRDefault="00D83DBC" w:rsidP="00D83DBC">
      <w:pPr>
        <w:pStyle w:val="Proposal"/>
        <w:tabs>
          <w:tab w:val="clear" w:pos="1304"/>
          <w:tab w:val="num" w:pos="2580"/>
        </w:tabs>
        <w:ind w:left="1701" w:hanging="1701"/>
      </w:pPr>
      <w:bookmarkStart w:id="9" w:name="_Toc20773223"/>
      <w:bookmarkStart w:id="10" w:name="_Toc20773241"/>
      <w:bookmarkStart w:id="11" w:name="_Toc20773796"/>
      <w:bookmarkStart w:id="12" w:name="_Toc20775658"/>
      <w:bookmarkStart w:id="13" w:name="_Toc23865234"/>
      <w:bookmarkStart w:id="14" w:name="_Toc23886436"/>
      <w:bookmarkStart w:id="15" w:name="_Toc23886579"/>
      <w:bookmarkStart w:id="16" w:name="_Toc23931416"/>
      <w:bookmarkStart w:id="17" w:name="_Toc47130366"/>
      <w:bookmarkStart w:id="18" w:name="_Toc47131585"/>
      <w:bookmarkStart w:id="19" w:name="_Toc47650364"/>
      <w:r w:rsidRPr="00D424CB">
        <w:t xml:space="preserve">RAN2 </w:t>
      </w:r>
      <w:bookmarkEnd w:id="9"/>
      <w:bookmarkEnd w:id="10"/>
      <w:bookmarkEnd w:id="11"/>
      <w:bookmarkEnd w:id="12"/>
      <w:bookmarkEnd w:id="13"/>
      <w:bookmarkEnd w:id="14"/>
      <w:bookmarkEnd w:id="15"/>
      <w:bookmarkEnd w:id="16"/>
      <w:r w:rsidR="00EE3B74">
        <w:rPr>
          <w:rFonts w:cs="Arial"/>
          <w:sz w:val="21"/>
          <w:szCs w:val="21"/>
        </w:rPr>
        <w:t>prioritize</w:t>
      </w:r>
      <w:r w:rsidR="00E57CC7">
        <w:rPr>
          <w:rFonts w:cs="Arial"/>
          <w:sz w:val="21"/>
          <w:szCs w:val="21"/>
        </w:rPr>
        <w:t>s</w:t>
      </w:r>
      <w:r w:rsidR="00EE3B74">
        <w:rPr>
          <w:rFonts w:cs="Arial"/>
          <w:sz w:val="21"/>
          <w:szCs w:val="21"/>
        </w:rPr>
        <w:t xml:space="preserve"> </w:t>
      </w:r>
      <w:r>
        <w:t xml:space="preserve">the following candidate </w:t>
      </w:r>
      <w:r w:rsidR="00EE3B74">
        <w:t>solutions for UE sub-grouping based paging</w:t>
      </w:r>
      <w:r>
        <w:t>.</w:t>
      </w:r>
      <w:bookmarkEnd w:id="17"/>
      <w:bookmarkEnd w:id="18"/>
      <w:bookmarkEnd w:id="19"/>
    </w:p>
    <w:p w14:paraId="5B758A3E" w14:textId="0565B87B" w:rsidR="00D83DBC" w:rsidRDefault="00D83DBC" w:rsidP="00D83DBC">
      <w:pPr>
        <w:pStyle w:val="Proposal"/>
        <w:numPr>
          <w:ilvl w:val="0"/>
          <w:numId w:val="26"/>
        </w:numPr>
      </w:pPr>
      <w:bookmarkStart w:id="20" w:name="_Toc47130367"/>
      <w:bookmarkStart w:id="21" w:name="_Toc47131586"/>
      <w:bookmarkStart w:id="22" w:name="_Toc47650365"/>
      <w:r>
        <w:rPr>
          <w:rFonts w:hint="eastAsia"/>
        </w:rPr>
        <w:t>U</w:t>
      </w:r>
      <w:r>
        <w:t xml:space="preserve">E </w:t>
      </w:r>
      <w:r w:rsidR="009E51CF">
        <w:t>group-</w:t>
      </w:r>
      <w:r>
        <w:t>based paging with UE group indication in paging DCI</w:t>
      </w:r>
      <w:bookmarkEnd w:id="20"/>
      <w:bookmarkEnd w:id="21"/>
      <w:bookmarkEnd w:id="22"/>
    </w:p>
    <w:p w14:paraId="47454264" w14:textId="7477FF34" w:rsidR="00D83DBC" w:rsidRDefault="00D83DBC" w:rsidP="00D83DBC">
      <w:pPr>
        <w:pStyle w:val="Proposal"/>
        <w:numPr>
          <w:ilvl w:val="0"/>
          <w:numId w:val="26"/>
        </w:numPr>
      </w:pPr>
      <w:bookmarkStart w:id="23" w:name="_Toc47130368"/>
      <w:bookmarkStart w:id="24" w:name="_Toc47131587"/>
      <w:bookmarkStart w:id="25" w:name="_Toc47650366"/>
      <w:r>
        <w:rPr>
          <w:rFonts w:hint="eastAsia"/>
        </w:rPr>
        <w:t>U</w:t>
      </w:r>
      <w:r>
        <w:t xml:space="preserve">E </w:t>
      </w:r>
      <w:r w:rsidR="009E51CF">
        <w:t>group-</w:t>
      </w:r>
      <w:r>
        <w:t xml:space="preserve">based paging with separate </w:t>
      </w:r>
      <w:r w:rsidR="00EE3B74">
        <w:t>PDCCH monitoring occasions</w:t>
      </w:r>
      <w:r>
        <w:t xml:space="preserve"> for different UE </w:t>
      </w:r>
      <w:r w:rsidR="00E57CC7">
        <w:t>sub-</w:t>
      </w:r>
      <w:r>
        <w:t>groups</w:t>
      </w:r>
      <w:bookmarkEnd w:id="23"/>
      <w:bookmarkEnd w:id="24"/>
      <w:bookmarkEnd w:id="25"/>
    </w:p>
    <w:p w14:paraId="055AA8AD" w14:textId="77777777" w:rsidR="00D0573B" w:rsidRDefault="00D0573B">
      <w:pPr>
        <w:pStyle w:val="1"/>
      </w:pPr>
      <w:r>
        <w:lastRenderedPageBreak/>
        <w:t>Conclusion</w:t>
      </w:r>
    </w:p>
    <w:p w14:paraId="0780B1F2" w14:textId="77777777" w:rsidR="00C4595C" w:rsidRDefault="00C4595C" w:rsidP="00C4595C">
      <w:pPr>
        <w:pStyle w:val="ac"/>
      </w:pPr>
      <w:r>
        <w:t>Based on the discussion we make the following observation:</w:t>
      </w:r>
    </w:p>
    <w:p w14:paraId="4177E057" w14:textId="77777777" w:rsidR="00E57CC7" w:rsidRDefault="00E57CC7" w:rsidP="00E57CC7">
      <w:pPr>
        <w:pStyle w:val="Observation"/>
        <w:numPr>
          <w:ilvl w:val="0"/>
          <w:numId w:val="33"/>
        </w:numPr>
        <w:tabs>
          <w:tab w:val="clear" w:pos="1304"/>
        </w:tabs>
      </w:pPr>
      <w:r w:rsidRPr="00E57CC7">
        <w:rPr>
          <w:lang w:val="en-US"/>
        </w:rPr>
        <w:t>Using DRX for paging reception is beneficial for UE power saving</w:t>
      </w:r>
      <w:r>
        <w:t>.</w:t>
      </w:r>
    </w:p>
    <w:p w14:paraId="67DE00BE" w14:textId="77777777" w:rsidR="00E57CC7" w:rsidRDefault="00E57CC7" w:rsidP="00E57CC7">
      <w:pPr>
        <w:pStyle w:val="Observation"/>
        <w:tabs>
          <w:tab w:val="clear" w:pos="1304"/>
        </w:tabs>
        <w:ind w:left="1701" w:hanging="1701"/>
      </w:pPr>
      <w:r>
        <w:rPr>
          <w:rFonts w:hint="eastAsia"/>
          <w:lang w:val="en-US"/>
        </w:rPr>
        <w:t>False alarm paging</w:t>
      </w:r>
      <w:r>
        <w:t xml:space="preserve"> causes </w:t>
      </w:r>
      <w:r w:rsidRPr="00141C93">
        <w:t>unnecessary</w:t>
      </w:r>
      <w:r>
        <w:t xml:space="preserve"> paging reception, which increases UE power consumption.</w:t>
      </w:r>
    </w:p>
    <w:p w14:paraId="05BE3435" w14:textId="77777777" w:rsidR="00E57CC7" w:rsidRPr="00855121" w:rsidRDefault="00E57CC7" w:rsidP="00E57CC7">
      <w:pPr>
        <w:pStyle w:val="Observation"/>
        <w:tabs>
          <w:tab w:val="clear" w:pos="1304"/>
        </w:tabs>
        <w:ind w:left="1701" w:hanging="1701"/>
        <w:rPr>
          <w:lang w:val="en-US"/>
        </w:rPr>
      </w:pPr>
      <w:r>
        <w:rPr>
          <w:lang w:val="en-US"/>
        </w:rPr>
        <w:t>T</w:t>
      </w:r>
      <w:r w:rsidRPr="00855121">
        <w:rPr>
          <w:lang w:val="en-US"/>
        </w:rPr>
        <w:t>he false alarm probability depends on the number of UEs which share the same PO and the paging rate of these UEs.</w:t>
      </w:r>
    </w:p>
    <w:p w14:paraId="1BDBA19F" w14:textId="77777777" w:rsidR="00E57CC7" w:rsidRPr="00855121" w:rsidRDefault="00E57CC7" w:rsidP="00E57CC7">
      <w:pPr>
        <w:pStyle w:val="Observation"/>
        <w:tabs>
          <w:tab w:val="clear" w:pos="1304"/>
        </w:tabs>
        <w:ind w:left="1701" w:hanging="1701"/>
        <w:rPr>
          <w:lang w:val="en-US"/>
        </w:rPr>
      </w:pPr>
      <w:r>
        <w:rPr>
          <w:lang w:val="en-US"/>
        </w:rPr>
        <w:t xml:space="preserve">UE sub-grouping based paging could reduce </w:t>
      </w:r>
      <w:r>
        <w:rPr>
          <w:rFonts w:cs="Arial"/>
        </w:rPr>
        <w:t>false alarm</w:t>
      </w:r>
      <w:r w:rsidRPr="00F962FA">
        <w:t xml:space="preserve"> </w:t>
      </w:r>
      <w:r w:rsidRPr="00D10086">
        <w:t>probability</w:t>
      </w:r>
      <w:r w:rsidRPr="00855121">
        <w:rPr>
          <w:lang w:val="en-US"/>
        </w:rPr>
        <w:t>.</w:t>
      </w:r>
    </w:p>
    <w:p w14:paraId="302F0F89" w14:textId="77777777" w:rsidR="00C4595C" w:rsidRPr="00C4595C" w:rsidRDefault="00C4595C" w:rsidP="00C4595C">
      <w:pPr>
        <w:pStyle w:val="ac"/>
        <w:rPr>
          <w:lang w:val="en-US"/>
        </w:rPr>
      </w:pPr>
    </w:p>
    <w:p w14:paraId="4B819295" w14:textId="1873C9D2" w:rsidR="00C4595C" w:rsidRDefault="00C4595C" w:rsidP="00C4595C">
      <w:pPr>
        <w:pStyle w:val="ac"/>
      </w:pPr>
      <w:r>
        <w:t>And we give the following proposals:</w:t>
      </w:r>
    </w:p>
    <w:p w14:paraId="48F44866" w14:textId="4C740CE1" w:rsidR="00E57CC7" w:rsidRDefault="00E57CC7" w:rsidP="00E57CC7">
      <w:pPr>
        <w:pStyle w:val="Proposal"/>
        <w:numPr>
          <w:ilvl w:val="0"/>
          <w:numId w:val="36"/>
        </w:numPr>
        <w:tabs>
          <w:tab w:val="clear" w:pos="1304"/>
          <w:tab w:val="num" w:pos="2580"/>
        </w:tabs>
      </w:pPr>
      <w:r>
        <w:t xml:space="preserve">    </w:t>
      </w:r>
      <w:r w:rsidRPr="00D424CB">
        <w:t xml:space="preserve">RAN2 </w:t>
      </w:r>
      <w:r>
        <w:t>considers UE sub-grouping based paging as a candidate solution for paging     enhancement.</w:t>
      </w:r>
    </w:p>
    <w:p w14:paraId="244C02ED" w14:textId="77777777" w:rsidR="00E57CC7" w:rsidRDefault="00E57CC7" w:rsidP="00E57CC7">
      <w:pPr>
        <w:pStyle w:val="Proposal"/>
        <w:tabs>
          <w:tab w:val="clear" w:pos="1304"/>
          <w:tab w:val="num" w:pos="2580"/>
        </w:tabs>
        <w:ind w:left="1701" w:hanging="1701"/>
      </w:pPr>
      <w:r w:rsidRPr="00D424CB">
        <w:t xml:space="preserve">RAN2 </w:t>
      </w:r>
      <w:r>
        <w:rPr>
          <w:rFonts w:cs="Arial"/>
          <w:sz w:val="21"/>
          <w:szCs w:val="21"/>
        </w:rPr>
        <w:t xml:space="preserve">prioritizes </w:t>
      </w:r>
      <w:r>
        <w:t>the following candidate solutions for UE sub-grouping based paging.</w:t>
      </w:r>
    </w:p>
    <w:p w14:paraId="131906EE" w14:textId="77777777" w:rsidR="00E57CC7" w:rsidRDefault="00E57CC7" w:rsidP="00E57CC7">
      <w:pPr>
        <w:pStyle w:val="Proposal"/>
        <w:numPr>
          <w:ilvl w:val="0"/>
          <w:numId w:val="26"/>
        </w:numPr>
      </w:pPr>
      <w:r>
        <w:rPr>
          <w:rFonts w:hint="eastAsia"/>
        </w:rPr>
        <w:t>U</w:t>
      </w:r>
      <w:r>
        <w:t>E group-based paging with UE group indication in paging DCI</w:t>
      </w:r>
    </w:p>
    <w:p w14:paraId="422BA137" w14:textId="77777777" w:rsidR="00E57CC7" w:rsidRDefault="00E57CC7" w:rsidP="00E57CC7">
      <w:pPr>
        <w:pStyle w:val="Proposal"/>
        <w:numPr>
          <w:ilvl w:val="0"/>
          <w:numId w:val="26"/>
        </w:numPr>
      </w:pPr>
      <w:r>
        <w:rPr>
          <w:rFonts w:hint="eastAsia"/>
        </w:rPr>
        <w:t>U</w:t>
      </w:r>
      <w:r>
        <w:t>E group-based paging with separate PDCCH monitoring occasions for different UE sub-groups</w:t>
      </w:r>
    </w:p>
    <w:p w14:paraId="6F7D828B" w14:textId="5C47C8EE" w:rsidR="00D0573B" w:rsidRPr="00CA0A91" w:rsidRDefault="00D0573B" w:rsidP="00E57CC7">
      <w:pPr>
        <w:pStyle w:val="Proposal"/>
        <w:numPr>
          <w:ilvl w:val="0"/>
          <w:numId w:val="0"/>
        </w:numPr>
        <w:ind w:left="1304" w:hanging="1304"/>
      </w:pPr>
    </w:p>
    <w:sectPr w:rsidR="00D0573B" w:rsidRPr="00CA0A91">
      <w:footerReference w:type="default" r:id="rId1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53E97" w16cex:dateUtc="2020-08-05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3D65B6" w16cid:durableId="22D51AE5"/>
  <w16cid:commentId w16cid:paraId="6373ACD7" w16cid:durableId="22D51AE6"/>
  <w16cid:commentId w16cid:paraId="67BA9702" w16cid:durableId="22D51AE7"/>
  <w16cid:commentId w16cid:paraId="6373D41B" w16cid:durableId="22D53E9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44D8B" w14:textId="77777777" w:rsidR="00771D09" w:rsidRDefault="00771D09">
      <w:pPr>
        <w:spacing w:after="0"/>
      </w:pPr>
      <w:r>
        <w:separator/>
      </w:r>
    </w:p>
  </w:endnote>
  <w:endnote w:type="continuationSeparator" w:id="0">
    <w:p w14:paraId="70D70D08" w14:textId="77777777" w:rsidR="00771D09" w:rsidRDefault="00771D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95C24" w14:textId="56F6CE95" w:rsidR="00257B23" w:rsidRDefault="00257B23">
    <w:pPr>
      <w:pStyle w:val="aa"/>
      <w:tabs>
        <w:tab w:val="center" w:pos="4820"/>
        <w:tab w:val="right" w:pos="9639"/>
      </w:tabs>
      <w:jc w:val="left"/>
    </w:pPr>
    <w:r>
      <w:tab/>
    </w:r>
    <w:r>
      <w:fldChar w:fldCharType="begin"/>
    </w:r>
    <w:r>
      <w:rPr>
        <w:rStyle w:val="a6"/>
      </w:rPr>
      <w:instrText xml:space="preserve"> PAGE </w:instrText>
    </w:r>
    <w:r>
      <w:fldChar w:fldCharType="separate"/>
    </w:r>
    <w:r w:rsidR="00EA5B7B">
      <w:rPr>
        <w:rStyle w:val="a6"/>
        <w:noProof/>
      </w:rPr>
      <w:t>3</w:t>
    </w:r>
    <w:r>
      <w:fldChar w:fldCharType="end"/>
    </w:r>
    <w:r>
      <w:rPr>
        <w:rStyle w:val="a6"/>
      </w:rPr>
      <w:t>/</w:t>
    </w:r>
    <w:r>
      <w:fldChar w:fldCharType="begin"/>
    </w:r>
    <w:r>
      <w:rPr>
        <w:rStyle w:val="a6"/>
      </w:rPr>
      <w:instrText xml:space="preserve"> NUMPAGES </w:instrText>
    </w:r>
    <w:r>
      <w:fldChar w:fldCharType="separate"/>
    </w:r>
    <w:r w:rsidR="00EA5B7B">
      <w:rPr>
        <w:rStyle w:val="a6"/>
        <w:noProof/>
      </w:rPr>
      <w:t>4</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1C456" w14:textId="77777777" w:rsidR="00771D09" w:rsidRDefault="00771D09">
      <w:pPr>
        <w:spacing w:after="0"/>
      </w:pPr>
      <w:r>
        <w:separator/>
      </w:r>
    </w:p>
  </w:footnote>
  <w:footnote w:type="continuationSeparator" w:id="0">
    <w:p w14:paraId="5E6B08D8" w14:textId="77777777" w:rsidR="00771D09" w:rsidRDefault="00771D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B7A234D"/>
    <w:multiLevelType w:val="hybridMultilevel"/>
    <w:tmpl w:val="D8B42336"/>
    <w:lvl w:ilvl="0" w:tplc="BEF2F0C6">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B46262"/>
    <w:multiLevelType w:val="hybridMultilevel"/>
    <w:tmpl w:val="313AEF04"/>
    <w:lvl w:ilvl="0" w:tplc="BEF2F0C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5397FB2"/>
    <w:multiLevelType w:val="hybridMultilevel"/>
    <w:tmpl w:val="BC267818"/>
    <w:lvl w:ilvl="0" w:tplc="9BDAA7D2">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4D3FCE"/>
    <w:multiLevelType w:val="hybridMultilevel"/>
    <w:tmpl w:val="0DAAA52A"/>
    <w:lvl w:ilvl="0" w:tplc="35765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8D6787"/>
    <w:multiLevelType w:val="hybridMultilevel"/>
    <w:tmpl w:val="D2324F4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A4D27"/>
    <w:multiLevelType w:val="hybridMultilevel"/>
    <w:tmpl w:val="007623D0"/>
    <w:lvl w:ilvl="0" w:tplc="FC26F5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E910508"/>
    <w:multiLevelType w:val="hybridMultilevel"/>
    <w:tmpl w:val="F39A1A3A"/>
    <w:lvl w:ilvl="0" w:tplc="E3A83E28">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C66AF"/>
    <w:multiLevelType w:val="hybridMultilevel"/>
    <w:tmpl w:val="007623D0"/>
    <w:lvl w:ilvl="0" w:tplc="FC26F5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6"/>
  </w:num>
  <w:num w:numId="3">
    <w:abstractNumId w:val="4"/>
  </w:num>
  <w:num w:numId="4">
    <w:abstractNumId w:val="9"/>
  </w:num>
  <w:num w:numId="5">
    <w:abstractNumId w:val="3"/>
  </w:num>
  <w:num w:numId="6">
    <w:abstractNumId w:val="8"/>
  </w:num>
  <w:num w:numId="7">
    <w:abstractNumId w:val="7"/>
  </w:num>
  <w:num w:numId="8">
    <w:abstractNumId w:val="14"/>
  </w:num>
  <w:num w:numId="9">
    <w:abstractNumId w:val="25"/>
  </w:num>
  <w:num w:numId="10">
    <w:abstractNumId w:val="15"/>
  </w:num>
  <w:num w:numId="11">
    <w:abstractNumId w:val="24"/>
  </w:num>
  <w:num w:numId="12">
    <w:abstractNumId w:val="12"/>
  </w:num>
  <w:num w:numId="13">
    <w:abstractNumId w:val="20"/>
  </w:num>
  <w:num w:numId="14">
    <w:abstractNumId w:val="22"/>
  </w:num>
  <w:num w:numId="15">
    <w:abstractNumId w:val="6"/>
  </w:num>
  <w:num w:numId="16">
    <w:abstractNumId w:val="10"/>
  </w:num>
  <w:num w:numId="17">
    <w:abstractNumId w:val="17"/>
  </w:num>
  <w:num w:numId="18">
    <w:abstractNumId w:val="23"/>
  </w:num>
  <w:num w:numId="19">
    <w:abstractNumId w:val="19"/>
  </w:num>
  <w:num w:numId="20">
    <w:abstractNumId w:val="11"/>
  </w:num>
  <w:num w:numId="21">
    <w:abstractNumId w:val="1"/>
  </w:num>
  <w:num w:numId="22">
    <w:abstractNumId w:val="13"/>
  </w:num>
  <w:num w:numId="23">
    <w:abstractNumId w:val="21"/>
  </w:num>
  <w:num w:numId="24">
    <w:abstractNumId w:val="5"/>
  </w:num>
  <w:num w:numId="25">
    <w:abstractNumId w:val="14"/>
  </w:num>
  <w:num w:numId="26">
    <w:abstractNumId w:val="2"/>
  </w:num>
  <w:num w:numId="27">
    <w:abstractNumId w:val="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8"/>
  </w:num>
  <w:num w:numId="32">
    <w:abstractNumId w:val="7"/>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MqgFAJi+BigtAAAA"/>
  </w:docVars>
  <w:rsids>
    <w:rsidRoot w:val="002804D3"/>
    <w:rsid w:val="000006E1"/>
    <w:rsid w:val="00000EBA"/>
    <w:rsid w:val="000013AA"/>
    <w:rsid w:val="00001757"/>
    <w:rsid w:val="00001A9C"/>
    <w:rsid w:val="00001D15"/>
    <w:rsid w:val="00002230"/>
    <w:rsid w:val="00002A37"/>
    <w:rsid w:val="00002F51"/>
    <w:rsid w:val="000046E3"/>
    <w:rsid w:val="00004B2A"/>
    <w:rsid w:val="000054B7"/>
    <w:rsid w:val="00006446"/>
    <w:rsid w:val="00006896"/>
    <w:rsid w:val="00007098"/>
    <w:rsid w:val="000070C5"/>
    <w:rsid w:val="0000774E"/>
    <w:rsid w:val="00007780"/>
    <w:rsid w:val="000078C0"/>
    <w:rsid w:val="00007CDC"/>
    <w:rsid w:val="00010019"/>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590"/>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7F0"/>
    <w:rsid w:val="000C2E19"/>
    <w:rsid w:val="000C30DE"/>
    <w:rsid w:val="000C375C"/>
    <w:rsid w:val="000C3BA5"/>
    <w:rsid w:val="000C3E52"/>
    <w:rsid w:val="000C54F2"/>
    <w:rsid w:val="000C57E5"/>
    <w:rsid w:val="000C66FC"/>
    <w:rsid w:val="000C7506"/>
    <w:rsid w:val="000D0829"/>
    <w:rsid w:val="000D0D07"/>
    <w:rsid w:val="000D220B"/>
    <w:rsid w:val="000D2904"/>
    <w:rsid w:val="000D2D12"/>
    <w:rsid w:val="000D3FD1"/>
    <w:rsid w:val="000D4797"/>
    <w:rsid w:val="000D4BD7"/>
    <w:rsid w:val="000D67B4"/>
    <w:rsid w:val="000E018D"/>
    <w:rsid w:val="000E0527"/>
    <w:rsid w:val="000E05C2"/>
    <w:rsid w:val="000E1CC0"/>
    <w:rsid w:val="000E1E92"/>
    <w:rsid w:val="000E2210"/>
    <w:rsid w:val="000E333E"/>
    <w:rsid w:val="000E38A5"/>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404"/>
    <w:rsid w:val="0012778D"/>
    <w:rsid w:val="0013056A"/>
    <w:rsid w:val="00131A27"/>
    <w:rsid w:val="0013221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0552"/>
    <w:rsid w:val="00141A2F"/>
    <w:rsid w:val="00141C93"/>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6D37"/>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537"/>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2E7"/>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7AED"/>
    <w:rsid w:val="001F18B6"/>
    <w:rsid w:val="001F3916"/>
    <w:rsid w:val="001F3DC2"/>
    <w:rsid w:val="001F54C5"/>
    <w:rsid w:val="001F6031"/>
    <w:rsid w:val="001F6452"/>
    <w:rsid w:val="001F662C"/>
    <w:rsid w:val="001F7074"/>
    <w:rsid w:val="001F780C"/>
    <w:rsid w:val="001F7A7C"/>
    <w:rsid w:val="00200490"/>
    <w:rsid w:val="00200F95"/>
    <w:rsid w:val="00201F3A"/>
    <w:rsid w:val="00202A3C"/>
    <w:rsid w:val="00202E05"/>
    <w:rsid w:val="00203F96"/>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9C6"/>
    <w:rsid w:val="00241F82"/>
    <w:rsid w:val="0024203E"/>
    <w:rsid w:val="002429FA"/>
    <w:rsid w:val="002435B3"/>
    <w:rsid w:val="002458EB"/>
    <w:rsid w:val="002468AB"/>
    <w:rsid w:val="00250009"/>
    <w:rsid w:val="002500C8"/>
    <w:rsid w:val="0025316F"/>
    <w:rsid w:val="002532D8"/>
    <w:rsid w:val="0025413D"/>
    <w:rsid w:val="00255610"/>
    <w:rsid w:val="002557D3"/>
    <w:rsid w:val="00255CF8"/>
    <w:rsid w:val="00256137"/>
    <w:rsid w:val="002569E4"/>
    <w:rsid w:val="00257543"/>
    <w:rsid w:val="00257B2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2041"/>
    <w:rsid w:val="0028280A"/>
    <w:rsid w:val="002836AE"/>
    <w:rsid w:val="00284B82"/>
    <w:rsid w:val="002854AE"/>
    <w:rsid w:val="0028694E"/>
    <w:rsid w:val="00286ACD"/>
    <w:rsid w:val="00286F40"/>
    <w:rsid w:val="002871BB"/>
    <w:rsid w:val="00287838"/>
    <w:rsid w:val="00287BA5"/>
    <w:rsid w:val="002907B5"/>
    <w:rsid w:val="00290CBE"/>
    <w:rsid w:val="00291C83"/>
    <w:rsid w:val="0029287E"/>
    <w:rsid w:val="00292EB7"/>
    <w:rsid w:val="002932C8"/>
    <w:rsid w:val="002935F7"/>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2AD2"/>
    <w:rsid w:val="002A4B6A"/>
    <w:rsid w:val="002A4D24"/>
    <w:rsid w:val="002A517B"/>
    <w:rsid w:val="002A630C"/>
    <w:rsid w:val="002A7399"/>
    <w:rsid w:val="002B034D"/>
    <w:rsid w:val="002B08D2"/>
    <w:rsid w:val="002B1095"/>
    <w:rsid w:val="002B1553"/>
    <w:rsid w:val="002B18E5"/>
    <w:rsid w:val="002B24D6"/>
    <w:rsid w:val="002B256E"/>
    <w:rsid w:val="002B27B9"/>
    <w:rsid w:val="002B2A97"/>
    <w:rsid w:val="002B2B80"/>
    <w:rsid w:val="002B333E"/>
    <w:rsid w:val="002B365F"/>
    <w:rsid w:val="002B3E70"/>
    <w:rsid w:val="002B3EA2"/>
    <w:rsid w:val="002B3F79"/>
    <w:rsid w:val="002B4251"/>
    <w:rsid w:val="002B579B"/>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5DA6"/>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829"/>
    <w:rsid w:val="00342A10"/>
    <w:rsid w:val="00342BD7"/>
    <w:rsid w:val="00345263"/>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0EBC"/>
    <w:rsid w:val="003D109F"/>
    <w:rsid w:val="003D131F"/>
    <w:rsid w:val="003D1E07"/>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08A9"/>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178"/>
    <w:rsid w:val="004652FD"/>
    <w:rsid w:val="004669E2"/>
    <w:rsid w:val="00470C31"/>
    <w:rsid w:val="0047204C"/>
    <w:rsid w:val="0047333F"/>
    <w:rsid w:val="004734D0"/>
    <w:rsid w:val="00474782"/>
    <w:rsid w:val="00474EFA"/>
    <w:rsid w:val="0047556B"/>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A7341"/>
    <w:rsid w:val="004B09A0"/>
    <w:rsid w:val="004B18B8"/>
    <w:rsid w:val="004B1FA5"/>
    <w:rsid w:val="004B254E"/>
    <w:rsid w:val="004B2B6D"/>
    <w:rsid w:val="004B32A3"/>
    <w:rsid w:val="004B5C2F"/>
    <w:rsid w:val="004B72FC"/>
    <w:rsid w:val="004B7C0C"/>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9D"/>
    <w:rsid w:val="004F7B2F"/>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9B9"/>
    <w:rsid w:val="00507FCA"/>
    <w:rsid w:val="005108D8"/>
    <w:rsid w:val="005116F9"/>
    <w:rsid w:val="00511892"/>
    <w:rsid w:val="00511CBB"/>
    <w:rsid w:val="00511DD1"/>
    <w:rsid w:val="00512E0D"/>
    <w:rsid w:val="005153A7"/>
    <w:rsid w:val="00516AEF"/>
    <w:rsid w:val="00517D25"/>
    <w:rsid w:val="005201F9"/>
    <w:rsid w:val="00521570"/>
    <w:rsid w:val="005219CF"/>
    <w:rsid w:val="00522264"/>
    <w:rsid w:val="005245CD"/>
    <w:rsid w:val="00524EF8"/>
    <w:rsid w:val="0052560D"/>
    <w:rsid w:val="00525633"/>
    <w:rsid w:val="00525F5B"/>
    <w:rsid w:val="0052626C"/>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198"/>
    <w:rsid w:val="005449F6"/>
    <w:rsid w:val="00546970"/>
    <w:rsid w:val="00546F49"/>
    <w:rsid w:val="00552585"/>
    <w:rsid w:val="0055316E"/>
    <w:rsid w:val="00554E19"/>
    <w:rsid w:val="00556B93"/>
    <w:rsid w:val="005574E6"/>
    <w:rsid w:val="00560F4B"/>
    <w:rsid w:val="0056121F"/>
    <w:rsid w:val="0056176B"/>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03D"/>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428"/>
    <w:rsid w:val="005B0678"/>
    <w:rsid w:val="005B0ACC"/>
    <w:rsid w:val="005B15B8"/>
    <w:rsid w:val="005B35D7"/>
    <w:rsid w:val="005B3874"/>
    <w:rsid w:val="005B392A"/>
    <w:rsid w:val="005B3AA3"/>
    <w:rsid w:val="005B3E9F"/>
    <w:rsid w:val="005B43C4"/>
    <w:rsid w:val="005B44FC"/>
    <w:rsid w:val="005B50DB"/>
    <w:rsid w:val="005B6C42"/>
    <w:rsid w:val="005B6F83"/>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F14"/>
    <w:rsid w:val="00605419"/>
    <w:rsid w:val="00606A65"/>
    <w:rsid w:val="00611B83"/>
    <w:rsid w:val="00612A50"/>
    <w:rsid w:val="00613257"/>
    <w:rsid w:val="0061342C"/>
    <w:rsid w:val="006146CE"/>
    <w:rsid w:val="00615AC2"/>
    <w:rsid w:val="00616509"/>
    <w:rsid w:val="006167C2"/>
    <w:rsid w:val="00617052"/>
    <w:rsid w:val="006177A7"/>
    <w:rsid w:val="00620A71"/>
    <w:rsid w:val="00620D80"/>
    <w:rsid w:val="006231F5"/>
    <w:rsid w:val="00623355"/>
    <w:rsid w:val="006234A6"/>
    <w:rsid w:val="00623A29"/>
    <w:rsid w:val="00623CD0"/>
    <w:rsid w:val="00623F88"/>
    <w:rsid w:val="0062635C"/>
    <w:rsid w:val="00626DC5"/>
    <w:rsid w:val="00627F35"/>
    <w:rsid w:val="00630001"/>
    <w:rsid w:val="0063029D"/>
    <w:rsid w:val="006311B3"/>
    <w:rsid w:val="0063181D"/>
    <w:rsid w:val="0063284C"/>
    <w:rsid w:val="00632BA1"/>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3B0"/>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907"/>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6921"/>
    <w:rsid w:val="00687953"/>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B4"/>
    <w:rsid w:val="006C22F4"/>
    <w:rsid w:val="006C380A"/>
    <w:rsid w:val="006C49AF"/>
    <w:rsid w:val="006C5EC9"/>
    <w:rsid w:val="006C6028"/>
    <w:rsid w:val="006C6059"/>
    <w:rsid w:val="006C6290"/>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A9B"/>
    <w:rsid w:val="0070104C"/>
    <w:rsid w:val="007020A0"/>
    <w:rsid w:val="00702AF1"/>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170B"/>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E58"/>
    <w:rsid w:val="0074174D"/>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1D09"/>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2FEC"/>
    <w:rsid w:val="0078304C"/>
    <w:rsid w:val="00783673"/>
    <w:rsid w:val="00785490"/>
    <w:rsid w:val="0078591D"/>
    <w:rsid w:val="0078701F"/>
    <w:rsid w:val="007878D1"/>
    <w:rsid w:val="007914F2"/>
    <w:rsid w:val="00792054"/>
    <w:rsid w:val="007925EA"/>
    <w:rsid w:val="007930E5"/>
    <w:rsid w:val="007937AD"/>
    <w:rsid w:val="00793CD8"/>
    <w:rsid w:val="00793FB0"/>
    <w:rsid w:val="0079500B"/>
    <w:rsid w:val="0079562D"/>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A7F4C"/>
    <w:rsid w:val="007B0333"/>
    <w:rsid w:val="007B0C08"/>
    <w:rsid w:val="007B1007"/>
    <w:rsid w:val="007B1D07"/>
    <w:rsid w:val="007B2367"/>
    <w:rsid w:val="007B2E23"/>
    <w:rsid w:val="007B3429"/>
    <w:rsid w:val="007B3CFE"/>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60BF"/>
    <w:rsid w:val="007C6A07"/>
    <w:rsid w:val="007C7327"/>
    <w:rsid w:val="007C75A1"/>
    <w:rsid w:val="007C77A5"/>
    <w:rsid w:val="007D04E5"/>
    <w:rsid w:val="007D0EDA"/>
    <w:rsid w:val="007D0EEC"/>
    <w:rsid w:val="007D170D"/>
    <w:rsid w:val="007D36E1"/>
    <w:rsid w:val="007D4969"/>
    <w:rsid w:val="007D5901"/>
    <w:rsid w:val="007D5CCF"/>
    <w:rsid w:val="007D6F9D"/>
    <w:rsid w:val="007D7266"/>
    <w:rsid w:val="007D7526"/>
    <w:rsid w:val="007D7556"/>
    <w:rsid w:val="007E03B2"/>
    <w:rsid w:val="007E1D06"/>
    <w:rsid w:val="007E1F0E"/>
    <w:rsid w:val="007E4610"/>
    <w:rsid w:val="007E4715"/>
    <w:rsid w:val="007E505B"/>
    <w:rsid w:val="007E55FE"/>
    <w:rsid w:val="007E5C25"/>
    <w:rsid w:val="007E5EFF"/>
    <w:rsid w:val="007E7091"/>
    <w:rsid w:val="007E736D"/>
    <w:rsid w:val="007E7C83"/>
    <w:rsid w:val="007E7F7C"/>
    <w:rsid w:val="007F22C6"/>
    <w:rsid w:val="007F27DA"/>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0FDF"/>
    <w:rsid w:val="008218E3"/>
    <w:rsid w:val="00821C5B"/>
    <w:rsid w:val="008223C2"/>
    <w:rsid w:val="00822EA8"/>
    <w:rsid w:val="00823189"/>
    <w:rsid w:val="008235DB"/>
    <w:rsid w:val="00824AB4"/>
    <w:rsid w:val="00824E87"/>
    <w:rsid w:val="00825284"/>
    <w:rsid w:val="00825B9B"/>
    <w:rsid w:val="00825C42"/>
    <w:rsid w:val="00825D25"/>
    <w:rsid w:val="00826590"/>
    <w:rsid w:val="00827D6F"/>
    <w:rsid w:val="008308F6"/>
    <w:rsid w:val="00830DCF"/>
    <w:rsid w:val="008326D2"/>
    <w:rsid w:val="00832EE6"/>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121"/>
    <w:rsid w:val="0085566A"/>
    <w:rsid w:val="00855A9E"/>
    <w:rsid w:val="00856911"/>
    <w:rsid w:val="00856F80"/>
    <w:rsid w:val="00857F50"/>
    <w:rsid w:val="00860FCC"/>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D8"/>
    <w:rsid w:val="00880516"/>
    <w:rsid w:val="00880A4F"/>
    <w:rsid w:val="00880FF3"/>
    <w:rsid w:val="008833B9"/>
    <w:rsid w:val="00883BAF"/>
    <w:rsid w:val="00885991"/>
    <w:rsid w:val="00885BD5"/>
    <w:rsid w:val="00886724"/>
    <w:rsid w:val="008869F8"/>
    <w:rsid w:val="00886E16"/>
    <w:rsid w:val="008904F3"/>
    <w:rsid w:val="00890CA7"/>
    <w:rsid w:val="00891599"/>
    <w:rsid w:val="008928B9"/>
    <w:rsid w:val="00892F30"/>
    <w:rsid w:val="00893F9E"/>
    <w:rsid w:val="00894A88"/>
    <w:rsid w:val="00894FD8"/>
    <w:rsid w:val="00895386"/>
    <w:rsid w:val="00895A6F"/>
    <w:rsid w:val="00895EAC"/>
    <w:rsid w:val="00897CF1"/>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6E78"/>
    <w:rsid w:val="008C7573"/>
    <w:rsid w:val="008C7854"/>
    <w:rsid w:val="008D0893"/>
    <w:rsid w:val="008D0A41"/>
    <w:rsid w:val="008D10D2"/>
    <w:rsid w:val="008D1668"/>
    <w:rsid w:val="008D34F1"/>
    <w:rsid w:val="008D39D8"/>
    <w:rsid w:val="008D5E5D"/>
    <w:rsid w:val="008D6103"/>
    <w:rsid w:val="008D6419"/>
    <w:rsid w:val="008D6D1A"/>
    <w:rsid w:val="008D7762"/>
    <w:rsid w:val="008E065E"/>
    <w:rsid w:val="008E0927"/>
    <w:rsid w:val="008E1909"/>
    <w:rsid w:val="008E1990"/>
    <w:rsid w:val="008E1A25"/>
    <w:rsid w:val="008E4428"/>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37D66"/>
    <w:rsid w:val="00940493"/>
    <w:rsid w:val="00941636"/>
    <w:rsid w:val="00941A65"/>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3F72"/>
    <w:rsid w:val="00954D11"/>
    <w:rsid w:val="009558DD"/>
    <w:rsid w:val="0095681E"/>
    <w:rsid w:val="009572D4"/>
    <w:rsid w:val="00960239"/>
    <w:rsid w:val="00960608"/>
    <w:rsid w:val="00961921"/>
    <w:rsid w:val="009621B3"/>
    <w:rsid w:val="0096430A"/>
    <w:rsid w:val="00964B5A"/>
    <w:rsid w:val="0096554B"/>
    <w:rsid w:val="0096584A"/>
    <w:rsid w:val="00967990"/>
    <w:rsid w:val="00970097"/>
    <w:rsid w:val="009704C6"/>
    <w:rsid w:val="00971626"/>
    <w:rsid w:val="00971F08"/>
    <w:rsid w:val="0097276E"/>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403E"/>
    <w:rsid w:val="009C4167"/>
    <w:rsid w:val="009C4B0A"/>
    <w:rsid w:val="009C5300"/>
    <w:rsid w:val="009D03A8"/>
    <w:rsid w:val="009D0BF8"/>
    <w:rsid w:val="009D194C"/>
    <w:rsid w:val="009D2627"/>
    <w:rsid w:val="009D2C6E"/>
    <w:rsid w:val="009D442E"/>
    <w:rsid w:val="009D49B3"/>
    <w:rsid w:val="009D4C7C"/>
    <w:rsid w:val="009D4FF0"/>
    <w:rsid w:val="009D524D"/>
    <w:rsid w:val="009D5397"/>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51CF"/>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708"/>
    <w:rsid w:val="00A05BD3"/>
    <w:rsid w:val="00A05EA3"/>
    <w:rsid w:val="00A06D4C"/>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64C"/>
    <w:rsid w:val="00A248C7"/>
    <w:rsid w:val="00A264A9"/>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C69"/>
    <w:rsid w:val="00A97D79"/>
    <w:rsid w:val="00A97DD5"/>
    <w:rsid w:val="00AA016F"/>
    <w:rsid w:val="00AA0CA6"/>
    <w:rsid w:val="00AA1984"/>
    <w:rsid w:val="00AA1ED6"/>
    <w:rsid w:val="00AA35B9"/>
    <w:rsid w:val="00AA3B59"/>
    <w:rsid w:val="00AA3DE4"/>
    <w:rsid w:val="00AA51D6"/>
    <w:rsid w:val="00AA5592"/>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B7D5D"/>
    <w:rsid w:val="00AC007F"/>
    <w:rsid w:val="00AC03E4"/>
    <w:rsid w:val="00AC0FA5"/>
    <w:rsid w:val="00AC29DA"/>
    <w:rsid w:val="00AC2ECD"/>
    <w:rsid w:val="00AC3119"/>
    <w:rsid w:val="00AC498D"/>
    <w:rsid w:val="00AC49FB"/>
    <w:rsid w:val="00AC5786"/>
    <w:rsid w:val="00AC5A10"/>
    <w:rsid w:val="00AC6441"/>
    <w:rsid w:val="00AC6FFD"/>
    <w:rsid w:val="00AC72AA"/>
    <w:rsid w:val="00AC7FF9"/>
    <w:rsid w:val="00AD0642"/>
    <w:rsid w:val="00AD0AA3"/>
    <w:rsid w:val="00AD1D4A"/>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0EDF"/>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7825"/>
    <w:rsid w:val="00B97D24"/>
    <w:rsid w:val="00BA1E26"/>
    <w:rsid w:val="00BA2280"/>
    <w:rsid w:val="00BA2437"/>
    <w:rsid w:val="00BA2A08"/>
    <w:rsid w:val="00BA2A57"/>
    <w:rsid w:val="00BA56D2"/>
    <w:rsid w:val="00BA5B3F"/>
    <w:rsid w:val="00BA633A"/>
    <w:rsid w:val="00BA76E0"/>
    <w:rsid w:val="00BA7F84"/>
    <w:rsid w:val="00BB0DE1"/>
    <w:rsid w:val="00BB2992"/>
    <w:rsid w:val="00BB29F5"/>
    <w:rsid w:val="00BB2A25"/>
    <w:rsid w:val="00BB4398"/>
    <w:rsid w:val="00BB51E9"/>
    <w:rsid w:val="00BB6BF3"/>
    <w:rsid w:val="00BB7AF1"/>
    <w:rsid w:val="00BB7B8B"/>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0A5"/>
    <w:rsid w:val="00BE7406"/>
    <w:rsid w:val="00BE7603"/>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3725"/>
    <w:rsid w:val="00C24115"/>
    <w:rsid w:val="00C24BDE"/>
    <w:rsid w:val="00C24D72"/>
    <w:rsid w:val="00C24F6E"/>
    <w:rsid w:val="00C26710"/>
    <w:rsid w:val="00C279B5"/>
    <w:rsid w:val="00C27C45"/>
    <w:rsid w:val="00C326DD"/>
    <w:rsid w:val="00C3354C"/>
    <w:rsid w:val="00C33F45"/>
    <w:rsid w:val="00C34274"/>
    <w:rsid w:val="00C34F5C"/>
    <w:rsid w:val="00C3719D"/>
    <w:rsid w:val="00C37E54"/>
    <w:rsid w:val="00C4047B"/>
    <w:rsid w:val="00C40AD2"/>
    <w:rsid w:val="00C40F43"/>
    <w:rsid w:val="00C41779"/>
    <w:rsid w:val="00C45066"/>
    <w:rsid w:val="00C4595C"/>
    <w:rsid w:val="00C47623"/>
    <w:rsid w:val="00C4795B"/>
    <w:rsid w:val="00C516E0"/>
    <w:rsid w:val="00C524A8"/>
    <w:rsid w:val="00C53FBF"/>
    <w:rsid w:val="00C547B9"/>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406D"/>
    <w:rsid w:val="00C75D2F"/>
    <w:rsid w:val="00C767BE"/>
    <w:rsid w:val="00C76E3C"/>
    <w:rsid w:val="00C77ED6"/>
    <w:rsid w:val="00C81568"/>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0A91"/>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7B45"/>
    <w:rsid w:val="00CC7F71"/>
    <w:rsid w:val="00CD0A37"/>
    <w:rsid w:val="00CD0C10"/>
    <w:rsid w:val="00CD1188"/>
    <w:rsid w:val="00CD2ED1"/>
    <w:rsid w:val="00CD337B"/>
    <w:rsid w:val="00CD4628"/>
    <w:rsid w:val="00CD67BA"/>
    <w:rsid w:val="00CD6F1E"/>
    <w:rsid w:val="00CE0424"/>
    <w:rsid w:val="00CE2030"/>
    <w:rsid w:val="00CE2C2F"/>
    <w:rsid w:val="00CE2DE8"/>
    <w:rsid w:val="00CE37F6"/>
    <w:rsid w:val="00CE4EBA"/>
    <w:rsid w:val="00CE50EE"/>
    <w:rsid w:val="00CE5650"/>
    <w:rsid w:val="00CE6B10"/>
    <w:rsid w:val="00CE7561"/>
    <w:rsid w:val="00CF0A82"/>
    <w:rsid w:val="00CF1354"/>
    <w:rsid w:val="00CF1ABC"/>
    <w:rsid w:val="00CF3B1F"/>
    <w:rsid w:val="00CF3BF6"/>
    <w:rsid w:val="00CF3E4A"/>
    <w:rsid w:val="00CF4C4F"/>
    <w:rsid w:val="00CF5B3D"/>
    <w:rsid w:val="00CF625B"/>
    <w:rsid w:val="00CF687E"/>
    <w:rsid w:val="00CF70B8"/>
    <w:rsid w:val="00CF7764"/>
    <w:rsid w:val="00CF7A1E"/>
    <w:rsid w:val="00D00118"/>
    <w:rsid w:val="00D02520"/>
    <w:rsid w:val="00D02C0E"/>
    <w:rsid w:val="00D0349B"/>
    <w:rsid w:val="00D0573B"/>
    <w:rsid w:val="00D05895"/>
    <w:rsid w:val="00D0742D"/>
    <w:rsid w:val="00D10086"/>
    <w:rsid w:val="00D10249"/>
    <w:rsid w:val="00D105A2"/>
    <w:rsid w:val="00D10AD3"/>
    <w:rsid w:val="00D10D23"/>
    <w:rsid w:val="00D115C3"/>
    <w:rsid w:val="00D11897"/>
    <w:rsid w:val="00D1204C"/>
    <w:rsid w:val="00D13135"/>
    <w:rsid w:val="00D13324"/>
    <w:rsid w:val="00D13757"/>
    <w:rsid w:val="00D13E4E"/>
    <w:rsid w:val="00D14351"/>
    <w:rsid w:val="00D15330"/>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2C26"/>
    <w:rsid w:val="00D63714"/>
    <w:rsid w:val="00D640DA"/>
    <w:rsid w:val="00D652B5"/>
    <w:rsid w:val="00D65796"/>
    <w:rsid w:val="00D65F70"/>
    <w:rsid w:val="00D66155"/>
    <w:rsid w:val="00D669C6"/>
    <w:rsid w:val="00D708B0"/>
    <w:rsid w:val="00D70D3B"/>
    <w:rsid w:val="00D71DF2"/>
    <w:rsid w:val="00D72808"/>
    <w:rsid w:val="00D729A3"/>
    <w:rsid w:val="00D7479E"/>
    <w:rsid w:val="00D749EA"/>
    <w:rsid w:val="00D75B91"/>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DBC"/>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708"/>
    <w:rsid w:val="00DB4F87"/>
    <w:rsid w:val="00DB74C2"/>
    <w:rsid w:val="00DB7BDB"/>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05E"/>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4188"/>
    <w:rsid w:val="00E34B6E"/>
    <w:rsid w:val="00E35559"/>
    <w:rsid w:val="00E3581C"/>
    <w:rsid w:val="00E35DA5"/>
    <w:rsid w:val="00E362F2"/>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7532"/>
    <w:rsid w:val="00E57565"/>
    <w:rsid w:val="00E577A3"/>
    <w:rsid w:val="00E57BCB"/>
    <w:rsid w:val="00E57CC7"/>
    <w:rsid w:val="00E60D34"/>
    <w:rsid w:val="00E61D41"/>
    <w:rsid w:val="00E63838"/>
    <w:rsid w:val="00E64434"/>
    <w:rsid w:val="00E65044"/>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BFF"/>
    <w:rsid w:val="00E8234C"/>
    <w:rsid w:val="00E823E1"/>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5FD"/>
    <w:rsid w:val="00E93FFE"/>
    <w:rsid w:val="00E94341"/>
    <w:rsid w:val="00E94F8A"/>
    <w:rsid w:val="00E959CF"/>
    <w:rsid w:val="00E95F1C"/>
    <w:rsid w:val="00E96A1C"/>
    <w:rsid w:val="00E96B49"/>
    <w:rsid w:val="00E97612"/>
    <w:rsid w:val="00E97AFB"/>
    <w:rsid w:val="00EA243A"/>
    <w:rsid w:val="00EA2EE5"/>
    <w:rsid w:val="00EA2F5B"/>
    <w:rsid w:val="00EA49DF"/>
    <w:rsid w:val="00EA5B7B"/>
    <w:rsid w:val="00EA5FF7"/>
    <w:rsid w:val="00EA632D"/>
    <w:rsid w:val="00EA6422"/>
    <w:rsid w:val="00EA6ED4"/>
    <w:rsid w:val="00EA7A41"/>
    <w:rsid w:val="00EB077B"/>
    <w:rsid w:val="00EB1D21"/>
    <w:rsid w:val="00EB4EA2"/>
    <w:rsid w:val="00EB50BE"/>
    <w:rsid w:val="00EB71EA"/>
    <w:rsid w:val="00EB7BFD"/>
    <w:rsid w:val="00EC014A"/>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42B3"/>
    <w:rsid w:val="00ED4D1B"/>
    <w:rsid w:val="00ED5012"/>
    <w:rsid w:val="00ED51BF"/>
    <w:rsid w:val="00ED51DE"/>
    <w:rsid w:val="00ED5A72"/>
    <w:rsid w:val="00ED7454"/>
    <w:rsid w:val="00EE0831"/>
    <w:rsid w:val="00EE3B74"/>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73E"/>
    <w:rsid w:val="00F0507A"/>
    <w:rsid w:val="00F0528D"/>
    <w:rsid w:val="00F06C67"/>
    <w:rsid w:val="00F06DFD"/>
    <w:rsid w:val="00F06F1F"/>
    <w:rsid w:val="00F071D1"/>
    <w:rsid w:val="00F07533"/>
    <w:rsid w:val="00F10629"/>
    <w:rsid w:val="00F10DBD"/>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2F16"/>
    <w:rsid w:val="00F23200"/>
    <w:rsid w:val="00F236BD"/>
    <w:rsid w:val="00F2376F"/>
    <w:rsid w:val="00F2388F"/>
    <w:rsid w:val="00F243D8"/>
    <w:rsid w:val="00F244AF"/>
    <w:rsid w:val="00F25C10"/>
    <w:rsid w:val="00F30099"/>
    <w:rsid w:val="00F30450"/>
    <w:rsid w:val="00F30828"/>
    <w:rsid w:val="00F313D6"/>
    <w:rsid w:val="00F32D13"/>
    <w:rsid w:val="00F34567"/>
    <w:rsid w:val="00F345DC"/>
    <w:rsid w:val="00F3530A"/>
    <w:rsid w:val="00F400E4"/>
    <w:rsid w:val="00F40F0C"/>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4E0"/>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5678"/>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2FA"/>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7E4"/>
    <w:rsid w:val="00FB782E"/>
    <w:rsid w:val="00FB7DEA"/>
    <w:rsid w:val="00FC00AE"/>
    <w:rsid w:val="00FC0E49"/>
    <w:rsid w:val="00FC0F0B"/>
    <w:rsid w:val="00FC1EBC"/>
    <w:rsid w:val="00FC2C12"/>
    <w:rsid w:val="00FC5D10"/>
    <w:rsid w:val="00FC6636"/>
    <w:rsid w:val="00FC7429"/>
    <w:rsid w:val="00FD060E"/>
    <w:rsid w:val="00FD07F6"/>
    <w:rsid w:val="00FD1BE3"/>
    <w:rsid w:val="00FD1EC8"/>
    <w:rsid w:val="00FD47ED"/>
    <w:rsid w:val="00FD4C23"/>
    <w:rsid w:val="00FD5AB9"/>
    <w:rsid w:val="00FD74DB"/>
    <w:rsid w:val="00FD7660"/>
    <w:rsid w:val="00FE0655"/>
    <w:rsid w:val="00FE08D3"/>
    <w:rsid w:val="00FE2365"/>
    <w:rsid w:val="00FE252B"/>
    <w:rsid w:val="00FE2C65"/>
    <w:rsid w:val="00FE30E9"/>
    <w:rsid w:val="00FE37D7"/>
    <w:rsid w:val="00FE3F4A"/>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FCD1272"/>
  <w15:docId w15:val="{B90FA480-12A9-4328-BD38-133B8D374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432"/>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90">
    <w:name w:val="toc 9"/>
    <w:basedOn w:val="80"/>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21">
    <w:name w:val="toc 2"/>
    <w:basedOn w:val="13"/>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3"/>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목록 단"/>
    <w:basedOn w:val="a0"/>
    <w:link w:val="af8"/>
    <w:uiPriority w:val="34"/>
    <w:qFormat/>
    <w:pPr>
      <w:ind w:left="720"/>
      <w:contextualSpacing/>
    </w:pPr>
  </w:style>
  <w:style w:type="paragraph" w:styleId="af9">
    <w:name w:val="annotation subject"/>
    <w:basedOn w:val="afa"/>
    <w:next w:val="afa"/>
    <w:semiHidden/>
    <w:rPr>
      <w:b/>
      <w:bCs/>
    </w:rPr>
  </w:style>
  <w:style w:type="paragraph" w:styleId="41">
    <w:name w:val="toc 4"/>
    <w:basedOn w:val="32"/>
    <w:semiHidden/>
    <w:pPr>
      <w:ind w:left="1418" w:hanging="1418"/>
    </w:pPr>
  </w:style>
  <w:style w:type="paragraph" w:customStyle="1" w:styleId="B1">
    <w:name w:val="B1"/>
    <w:basedOn w:val="af2"/>
    <w:link w:val="B1Char"/>
    <w:qFormat/>
    <w:pPr>
      <w:spacing w:after="180"/>
      <w:jc w:val="left"/>
    </w:pPr>
    <w:rPr>
      <w:lang w:eastAsia="en-US"/>
    </w:rPr>
  </w:style>
  <w:style w:type="paragraph" w:styleId="70">
    <w:name w:val="toc 7"/>
    <w:basedOn w:val="60"/>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1">
    <w:name w:val="List 3"/>
    <w:basedOn w:val="23"/>
    <w:pPr>
      <w:ind w:left="1135"/>
    </w:pPr>
  </w:style>
  <w:style w:type="paragraph" w:styleId="42">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2"/>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32">
    <w:name w:val="toc 3"/>
    <w:basedOn w:val="21"/>
    <w:semiHidden/>
    <w:pPr>
      <w:ind w:left="1134" w:hanging="1134"/>
    </w:pPr>
  </w:style>
  <w:style w:type="paragraph" w:customStyle="1" w:styleId="FP">
    <w:name w:val="FP"/>
    <w:basedOn w:val="a0"/>
    <w:pPr>
      <w:spacing w:after="0"/>
      <w:jc w:val="left"/>
    </w:pPr>
    <w:rPr>
      <w:lang w:eastAsia="en-US"/>
    </w:rPr>
  </w:style>
  <w:style w:type="paragraph" w:styleId="13">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7"/>
      </w:numPr>
      <w:tabs>
        <w:tab w:val="left" w:pos="1701"/>
      </w:tabs>
    </w:pPr>
    <w:rPr>
      <w:b/>
      <w:bCs/>
    </w:rPr>
  </w:style>
  <w:style w:type="paragraph" w:styleId="24">
    <w:name w:val="index 2"/>
    <w:basedOn w:val="12"/>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Char">
    <w:name w:val="正文文本 Char"/>
    <w:rsid w:val="00D83DBC"/>
    <w:rPr>
      <w:rFonts w:ascii="Arial" w:hAnsi="Arial"/>
      <w:lang w:val="en-GB"/>
    </w:rPr>
  </w:style>
  <w:style w:type="character" w:customStyle="1" w:styleId="Char0">
    <w:name w:val="批注文字 Char"/>
    <w:rsid w:val="00D83DBC"/>
    <w:rPr>
      <w:rFonts w:ascii="Arial" w:hAnsi="Arial"/>
      <w:lang w:val="en-GB"/>
    </w:rPr>
  </w:style>
  <w:style w:type="character" w:customStyle="1" w:styleId="B1Zchn">
    <w:name w:val="B1 Zchn"/>
    <w:rsid w:val="00AA559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738212240">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397696-9323-4EBF-9143-7187880E5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1162</TotalTime>
  <Pages>4</Pages>
  <Words>1260</Words>
  <Characters>7186</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8430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cp:lastModifiedBy>
  <cp:revision>53</cp:revision>
  <cp:lastPrinted>2008-01-31T16:09:00Z</cp:lastPrinted>
  <dcterms:created xsi:type="dcterms:W3CDTF">2020-07-20T09:50:00Z</dcterms:created>
  <dcterms:modified xsi:type="dcterms:W3CDTF">2020-10-23T05:30:00Z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